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CCB70" w14:textId="77777777" w:rsidR="007E1DBC" w:rsidRPr="007E1DBC" w:rsidRDefault="00C760A6" w:rsidP="00E27DEB">
      <w:pPr>
        <w:pStyle w:val="Heading2"/>
        <w:rPr>
          <w:i/>
        </w:rPr>
      </w:pPr>
      <w:r>
        <w:rPr>
          <w:i/>
        </w:rPr>
        <w:t xml:space="preserve"> </w:t>
      </w:r>
      <w:r w:rsidR="00B45396">
        <w:rPr>
          <w:i/>
        </w:rPr>
        <w:t>Draft</w:t>
      </w:r>
      <w:r w:rsidR="00CE48CA">
        <w:rPr>
          <w:i/>
        </w:rPr>
        <w:t xml:space="preserve"> </w:t>
      </w:r>
    </w:p>
    <w:p w14:paraId="34B5723D" w14:textId="7A234BC7" w:rsidR="005A7767" w:rsidRDefault="00892977" w:rsidP="00E27DEB">
      <w:pPr>
        <w:pStyle w:val="Heading2"/>
      </w:pPr>
      <w:r>
        <w:t xml:space="preserve">Minutes of </w:t>
      </w:r>
      <w:r w:rsidR="006B39ED">
        <w:t>a</w:t>
      </w:r>
      <w:r w:rsidR="008C2C1D">
        <w:t>n extraordinary</w:t>
      </w:r>
      <w:r w:rsidR="006B39ED">
        <w:t xml:space="preserve"> </w:t>
      </w:r>
      <w:r w:rsidR="00B53D55">
        <w:t>m</w:t>
      </w:r>
      <w:r w:rsidR="00BD76DE">
        <w:t xml:space="preserve">eeting of </w:t>
      </w:r>
      <w:r w:rsidR="00B53D55">
        <w:t xml:space="preserve">Shinfield Parish Council </w:t>
      </w:r>
      <w:r>
        <w:t xml:space="preserve">held on </w:t>
      </w:r>
      <w:r w:rsidR="00FD644F">
        <w:t xml:space="preserve">Wednesday 04 August </w:t>
      </w:r>
      <w:r w:rsidR="00040E21">
        <w:t>202</w:t>
      </w:r>
      <w:r w:rsidR="001F7499">
        <w:t>1</w:t>
      </w:r>
      <w:r w:rsidR="00AE5B79">
        <w:t xml:space="preserve"> </w:t>
      </w:r>
      <w:r w:rsidR="00AC5E75">
        <w:t xml:space="preserve">at </w:t>
      </w:r>
      <w:proofErr w:type="spellStart"/>
      <w:r w:rsidR="00AC5E75">
        <w:t>Spencers</w:t>
      </w:r>
      <w:proofErr w:type="spellEnd"/>
      <w:r w:rsidR="00AC5E75">
        <w:t xml:space="preserve"> Wood Pavilion</w:t>
      </w:r>
      <w:r>
        <w:t xml:space="preserve">, commencing </w:t>
      </w:r>
      <w:r w:rsidR="00070739">
        <w:t>19</w:t>
      </w:r>
      <w:r w:rsidR="00F37032">
        <w:t>.</w:t>
      </w:r>
      <w:r w:rsidR="00FD644F">
        <w:t>30</w:t>
      </w:r>
      <w:r w:rsidR="0031722D">
        <w:t xml:space="preserve"> </w:t>
      </w:r>
      <w:r>
        <w:t>hrs</w:t>
      </w:r>
      <w:r w:rsidR="00F831E0">
        <w:t>.</w:t>
      </w:r>
    </w:p>
    <w:p w14:paraId="2FEC4CE0" w14:textId="77777777" w:rsidR="00B314F9" w:rsidRPr="00B314F9" w:rsidRDefault="00B314F9" w:rsidP="00E27DEB">
      <w:pPr>
        <w:rPr>
          <w:lang w:val="en-GB"/>
        </w:rPr>
      </w:pPr>
    </w:p>
    <w:p w14:paraId="174E087E" w14:textId="7003C8F1" w:rsidR="00DF025D" w:rsidRPr="00424BD2" w:rsidRDefault="00892977" w:rsidP="00DF025D">
      <w:pPr>
        <w:pStyle w:val="Notice"/>
        <w:tabs>
          <w:tab w:val="left" w:pos="1134"/>
        </w:tabs>
        <w:spacing w:after="0"/>
        <w:ind w:left="1134" w:hanging="1134"/>
        <w:rPr>
          <w:lang w:val="en-GB"/>
        </w:rPr>
      </w:pPr>
      <w:r w:rsidRPr="00424BD2">
        <w:rPr>
          <w:lang w:val="en-GB"/>
        </w:rPr>
        <w:t>Present</w:t>
      </w:r>
      <w:r w:rsidR="005A7767" w:rsidRPr="00424BD2">
        <w:rPr>
          <w:lang w:val="en-GB"/>
        </w:rPr>
        <w:t>:</w:t>
      </w:r>
      <w:r w:rsidRPr="00424BD2">
        <w:rPr>
          <w:lang w:val="en-GB"/>
        </w:rPr>
        <w:tab/>
      </w:r>
      <w:r w:rsidR="006A4426" w:rsidRPr="00424BD2">
        <w:rPr>
          <w:sz w:val="22"/>
          <w:szCs w:val="22"/>
          <w:lang w:val="en-GB"/>
        </w:rPr>
        <w:t xml:space="preserve">Cllrs </w:t>
      </w:r>
      <w:r w:rsidR="00F0505B">
        <w:rPr>
          <w:sz w:val="22"/>
          <w:szCs w:val="22"/>
          <w:lang w:val="en-GB"/>
        </w:rPr>
        <w:t xml:space="preserve">E Brown, </w:t>
      </w:r>
      <w:r w:rsidR="006A4426" w:rsidRPr="00424BD2">
        <w:rPr>
          <w:sz w:val="22"/>
          <w:szCs w:val="22"/>
          <w:lang w:val="en-GB"/>
        </w:rPr>
        <w:t xml:space="preserve">I Clarke, </w:t>
      </w:r>
      <w:r w:rsidR="005158F0">
        <w:rPr>
          <w:sz w:val="22"/>
          <w:szCs w:val="22"/>
          <w:lang w:val="en-GB"/>
        </w:rPr>
        <w:t xml:space="preserve">P Emment, </w:t>
      </w:r>
      <w:r w:rsidR="006A4426" w:rsidRPr="00424BD2">
        <w:rPr>
          <w:sz w:val="22"/>
          <w:szCs w:val="22"/>
          <w:lang w:val="en-GB"/>
        </w:rPr>
        <w:t xml:space="preserve">A Grimes (Chair), L James, </w:t>
      </w:r>
      <w:r w:rsidR="005158F0">
        <w:rPr>
          <w:sz w:val="22"/>
          <w:szCs w:val="22"/>
          <w:lang w:val="en-GB"/>
        </w:rPr>
        <w:t xml:space="preserve">D Lias, I Montgomery, and D Peer </w:t>
      </w:r>
    </w:p>
    <w:p w14:paraId="27A87875" w14:textId="77777777" w:rsidR="00240A23" w:rsidRPr="00424BD2" w:rsidRDefault="00240A23" w:rsidP="00DF025D">
      <w:pPr>
        <w:pStyle w:val="Notice"/>
        <w:tabs>
          <w:tab w:val="left" w:pos="1134"/>
        </w:tabs>
        <w:spacing w:after="0"/>
        <w:rPr>
          <w:lang w:val="en-GB"/>
        </w:rPr>
      </w:pPr>
    </w:p>
    <w:p w14:paraId="0521DA34" w14:textId="24578139" w:rsidR="00771073" w:rsidRPr="00424BD2" w:rsidRDefault="00892977" w:rsidP="00116B19">
      <w:pPr>
        <w:pStyle w:val="Notice"/>
        <w:tabs>
          <w:tab w:val="clear" w:pos="5103"/>
          <w:tab w:val="left" w:pos="1134"/>
        </w:tabs>
        <w:spacing w:after="0"/>
        <w:ind w:left="1134" w:hanging="1134"/>
        <w:rPr>
          <w:sz w:val="22"/>
          <w:szCs w:val="22"/>
          <w:lang w:val="en-GB"/>
        </w:rPr>
      </w:pPr>
      <w:r w:rsidRPr="00424BD2">
        <w:rPr>
          <w:lang w:val="en-GB"/>
        </w:rPr>
        <w:t>Attending</w:t>
      </w:r>
      <w:r w:rsidR="005A7767" w:rsidRPr="00424BD2">
        <w:rPr>
          <w:lang w:val="en-GB"/>
        </w:rPr>
        <w:t>:</w:t>
      </w:r>
      <w:r w:rsidRPr="00424BD2">
        <w:rPr>
          <w:lang w:val="en-GB"/>
        </w:rPr>
        <w:tab/>
      </w:r>
      <w:r w:rsidR="004826CD" w:rsidRPr="00424BD2">
        <w:rPr>
          <w:sz w:val="22"/>
          <w:szCs w:val="22"/>
          <w:lang w:val="en-GB"/>
        </w:rPr>
        <w:t xml:space="preserve">Mike Balbini (Clerk), </w:t>
      </w:r>
      <w:r w:rsidR="005158F0">
        <w:rPr>
          <w:sz w:val="22"/>
          <w:szCs w:val="22"/>
          <w:lang w:val="en-GB"/>
        </w:rPr>
        <w:t xml:space="preserve">K Young </w:t>
      </w:r>
      <w:r w:rsidR="005902AD" w:rsidRPr="00424BD2">
        <w:rPr>
          <w:sz w:val="22"/>
          <w:szCs w:val="22"/>
          <w:lang w:val="en-GB"/>
        </w:rPr>
        <w:t>(</w:t>
      </w:r>
      <w:r w:rsidR="005158F0">
        <w:rPr>
          <w:sz w:val="22"/>
          <w:szCs w:val="22"/>
          <w:lang w:val="en-GB"/>
        </w:rPr>
        <w:t xml:space="preserve">Deputy Clerk) </w:t>
      </w:r>
    </w:p>
    <w:p w14:paraId="7EBCAB1E" w14:textId="69481CF1" w:rsidR="00771073" w:rsidRPr="00424BD2" w:rsidRDefault="00771073" w:rsidP="00116B19">
      <w:pPr>
        <w:pStyle w:val="Notice"/>
        <w:tabs>
          <w:tab w:val="clear" w:pos="5103"/>
          <w:tab w:val="left" w:pos="1134"/>
        </w:tabs>
        <w:spacing w:after="0"/>
        <w:ind w:left="1134" w:hanging="1134"/>
        <w:rPr>
          <w:sz w:val="22"/>
          <w:szCs w:val="22"/>
          <w:lang w:val="en-GB"/>
        </w:rPr>
      </w:pPr>
      <w:r w:rsidRPr="00424BD2">
        <w:rPr>
          <w:sz w:val="22"/>
          <w:szCs w:val="22"/>
          <w:lang w:val="en-GB"/>
        </w:rPr>
        <w:t xml:space="preserve">                      </w:t>
      </w:r>
      <w:r w:rsidR="00C71C5D" w:rsidRPr="00424BD2">
        <w:rPr>
          <w:sz w:val="22"/>
          <w:szCs w:val="22"/>
          <w:lang w:val="en-GB"/>
        </w:rPr>
        <w:t xml:space="preserve"> </w:t>
      </w:r>
    </w:p>
    <w:p w14:paraId="26FDA0E0" w14:textId="2318F04C" w:rsidR="00BC6076" w:rsidRPr="00424BD2" w:rsidRDefault="00771073" w:rsidP="00116B19">
      <w:pPr>
        <w:pStyle w:val="Notice"/>
        <w:tabs>
          <w:tab w:val="clear" w:pos="5103"/>
          <w:tab w:val="left" w:pos="1134"/>
        </w:tabs>
        <w:spacing w:after="0"/>
        <w:ind w:left="1134" w:hanging="1134"/>
        <w:rPr>
          <w:sz w:val="22"/>
          <w:szCs w:val="22"/>
          <w:lang w:val="en-GB"/>
        </w:rPr>
      </w:pPr>
      <w:r w:rsidRPr="00424BD2">
        <w:rPr>
          <w:sz w:val="22"/>
          <w:szCs w:val="22"/>
          <w:lang w:val="en-GB"/>
        </w:rPr>
        <w:t xml:space="preserve">                </w:t>
      </w:r>
    </w:p>
    <w:tbl>
      <w:tblPr>
        <w:tblW w:w="10315" w:type="dxa"/>
        <w:tblLook w:val="04A0" w:firstRow="1" w:lastRow="0" w:firstColumn="1" w:lastColumn="0" w:noHBand="0" w:noVBand="1"/>
      </w:tblPr>
      <w:tblGrid>
        <w:gridCol w:w="1465"/>
        <w:gridCol w:w="8850"/>
      </w:tblGrid>
      <w:tr w:rsidR="00F37032" w14:paraId="3E1B39C3" w14:textId="77777777" w:rsidTr="00106002">
        <w:trPr>
          <w:trHeight w:val="317"/>
        </w:trPr>
        <w:tc>
          <w:tcPr>
            <w:tcW w:w="747" w:type="dxa"/>
            <w:shd w:val="clear" w:color="auto" w:fill="auto"/>
          </w:tcPr>
          <w:p w14:paraId="6B117854" w14:textId="77777777" w:rsidR="00F37032" w:rsidRPr="00424BD2" w:rsidRDefault="00F37032" w:rsidP="00E27DEB">
            <w:pPr>
              <w:pStyle w:val="Notice"/>
              <w:tabs>
                <w:tab w:val="left" w:pos="1134"/>
              </w:tabs>
              <w:spacing w:after="0"/>
              <w:rPr>
                <w:sz w:val="22"/>
                <w:szCs w:val="22"/>
                <w:lang w:val="en-GB"/>
              </w:rPr>
            </w:pPr>
          </w:p>
        </w:tc>
        <w:tc>
          <w:tcPr>
            <w:tcW w:w="9568" w:type="dxa"/>
            <w:shd w:val="clear" w:color="auto" w:fill="auto"/>
          </w:tcPr>
          <w:p w14:paraId="18422F3F" w14:textId="77777777" w:rsidR="00F37032" w:rsidRPr="00424BD2" w:rsidRDefault="00F37032" w:rsidP="00EC7B0A">
            <w:pPr>
              <w:pStyle w:val="Notice"/>
              <w:tabs>
                <w:tab w:val="left" w:pos="1134"/>
              </w:tabs>
              <w:spacing w:after="0"/>
              <w:rPr>
                <w:sz w:val="22"/>
                <w:szCs w:val="22"/>
                <w:lang w:val="en-GB"/>
              </w:rPr>
            </w:pPr>
          </w:p>
        </w:tc>
      </w:tr>
      <w:tr w:rsidR="00F37032" w14:paraId="2434DF1C" w14:textId="77777777" w:rsidTr="00106002">
        <w:trPr>
          <w:trHeight w:val="317"/>
        </w:trPr>
        <w:tc>
          <w:tcPr>
            <w:tcW w:w="747" w:type="dxa"/>
            <w:shd w:val="clear" w:color="auto" w:fill="auto"/>
          </w:tcPr>
          <w:p w14:paraId="3583B852" w14:textId="003D6EB5" w:rsidR="00F37032" w:rsidRPr="00424BD2" w:rsidRDefault="00F37032" w:rsidP="00E27DEB">
            <w:pPr>
              <w:pStyle w:val="Notice"/>
              <w:tabs>
                <w:tab w:val="left" w:pos="1134"/>
              </w:tabs>
              <w:spacing w:after="0"/>
              <w:rPr>
                <w:sz w:val="22"/>
                <w:szCs w:val="22"/>
                <w:lang w:val="en-GB"/>
              </w:rPr>
            </w:pPr>
            <w:r w:rsidRPr="00424BD2">
              <w:rPr>
                <w:sz w:val="22"/>
                <w:szCs w:val="22"/>
                <w:lang w:val="en-GB"/>
              </w:rPr>
              <w:t>2</w:t>
            </w:r>
            <w:r w:rsidR="001F7499" w:rsidRPr="00424BD2">
              <w:rPr>
                <w:sz w:val="22"/>
                <w:szCs w:val="22"/>
                <w:lang w:val="en-GB"/>
              </w:rPr>
              <w:t>1</w:t>
            </w:r>
            <w:r w:rsidRPr="00424BD2">
              <w:rPr>
                <w:sz w:val="22"/>
                <w:szCs w:val="22"/>
                <w:lang w:val="en-GB"/>
              </w:rPr>
              <w:t>/</w:t>
            </w:r>
            <w:r w:rsidR="00DB0647">
              <w:rPr>
                <w:sz w:val="22"/>
                <w:szCs w:val="22"/>
                <w:lang w:val="en-GB"/>
              </w:rPr>
              <w:t>EOM/FC/</w:t>
            </w:r>
            <w:r w:rsidR="005158F0">
              <w:rPr>
                <w:sz w:val="22"/>
                <w:szCs w:val="22"/>
                <w:lang w:val="en-GB"/>
              </w:rPr>
              <w:t>3</w:t>
            </w:r>
          </w:p>
        </w:tc>
        <w:tc>
          <w:tcPr>
            <w:tcW w:w="9568" w:type="dxa"/>
            <w:shd w:val="clear" w:color="auto" w:fill="auto"/>
          </w:tcPr>
          <w:p w14:paraId="3726FEE8" w14:textId="10178511" w:rsidR="00F37032" w:rsidRPr="00424BD2" w:rsidRDefault="00F37032" w:rsidP="004A261C">
            <w:pPr>
              <w:pStyle w:val="Notice"/>
              <w:tabs>
                <w:tab w:val="left" w:pos="1134"/>
              </w:tabs>
              <w:spacing w:after="0"/>
              <w:rPr>
                <w:b/>
                <w:sz w:val="22"/>
                <w:szCs w:val="22"/>
                <w:lang w:val="en-GB"/>
              </w:rPr>
            </w:pPr>
            <w:r w:rsidRPr="00424BD2">
              <w:rPr>
                <w:b/>
                <w:sz w:val="22"/>
                <w:szCs w:val="22"/>
                <w:lang w:val="en-GB"/>
              </w:rPr>
              <w:t xml:space="preserve">Public Questions </w:t>
            </w:r>
          </w:p>
          <w:p w14:paraId="6E0DD86E" w14:textId="7FF45B39" w:rsidR="00F37032" w:rsidRPr="00424BD2" w:rsidRDefault="005158F0" w:rsidP="004A691C">
            <w:pPr>
              <w:pStyle w:val="Notice"/>
              <w:tabs>
                <w:tab w:val="left" w:pos="1134"/>
              </w:tabs>
              <w:spacing w:after="0"/>
              <w:rPr>
                <w:sz w:val="22"/>
                <w:szCs w:val="22"/>
                <w:lang w:val="en-GB"/>
              </w:rPr>
            </w:pPr>
            <w:r>
              <w:rPr>
                <w:sz w:val="22"/>
                <w:szCs w:val="22"/>
                <w:lang w:val="en-GB"/>
              </w:rPr>
              <w:t>3</w:t>
            </w:r>
            <w:r w:rsidR="00DB0647">
              <w:rPr>
                <w:sz w:val="22"/>
                <w:szCs w:val="22"/>
                <w:lang w:val="en-GB"/>
              </w:rPr>
              <w:t xml:space="preserve">.1 </w:t>
            </w:r>
            <w:r w:rsidR="00F37032" w:rsidRPr="00424BD2">
              <w:rPr>
                <w:sz w:val="22"/>
                <w:szCs w:val="22"/>
                <w:lang w:val="en-GB"/>
              </w:rPr>
              <w:t xml:space="preserve">There were no public questions.  </w:t>
            </w:r>
          </w:p>
        </w:tc>
      </w:tr>
      <w:tr w:rsidR="00F37032" w14:paraId="5E5D9B39" w14:textId="77777777" w:rsidTr="00106002">
        <w:tc>
          <w:tcPr>
            <w:tcW w:w="747" w:type="dxa"/>
            <w:shd w:val="clear" w:color="auto" w:fill="auto"/>
          </w:tcPr>
          <w:p w14:paraId="1B60056C" w14:textId="77777777" w:rsidR="00F37032" w:rsidRPr="00424BD2" w:rsidRDefault="00F37032" w:rsidP="00E27DEB">
            <w:pPr>
              <w:pStyle w:val="Notice"/>
              <w:tabs>
                <w:tab w:val="left" w:pos="1134"/>
              </w:tabs>
              <w:spacing w:after="0"/>
              <w:rPr>
                <w:rFonts w:cs="Calibri"/>
                <w:sz w:val="22"/>
                <w:szCs w:val="22"/>
                <w:lang w:val="en-GB"/>
              </w:rPr>
            </w:pPr>
          </w:p>
        </w:tc>
        <w:tc>
          <w:tcPr>
            <w:tcW w:w="9568" w:type="dxa"/>
            <w:shd w:val="clear" w:color="auto" w:fill="auto"/>
          </w:tcPr>
          <w:p w14:paraId="4DBCC851" w14:textId="77777777" w:rsidR="00F37032" w:rsidRPr="00424BD2" w:rsidRDefault="00F37032" w:rsidP="00E27DEB">
            <w:pPr>
              <w:pStyle w:val="Notice"/>
              <w:tabs>
                <w:tab w:val="left" w:pos="1134"/>
              </w:tabs>
              <w:spacing w:after="0"/>
              <w:rPr>
                <w:rFonts w:cs="Calibri"/>
                <w:b/>
                <w:sz w:val="22"/>
                <w:szCs w:val="22"/>
                <w:lang w:val="en-GB"/>
              </w:rPr>
            </w:pPr>
          </w:p>
        </w:tc>
      </w:tr>
      <w:tr w:rsidR="00F37032" w14:paraId="32229F3D" w14:textId="77777777" w:rsidTr="00106002">
        <w:tc>
          <w:tcPr>
            <w:tcW w:w="747" w:type="dxa"/>
            <w:shd w:val="clear" w:color="auto" w:fill="auto"/>
          </w:tcPr>
          <w:p w14:paraId="4818C4B4" w14:textId="3BBD71EB" w:rsidR="00F37032" w:rsidRPr="00424BD2" w:rsidRDefault="00F37032" w:rsidP="00E27DEB">
            <w:pPr>
              <w:pStyle w:val="Notice"/>
              <w:tabs>
                <w:tab w:val="left" w:pos="1134"/>
              </w:tabs>
              <w:spacing w:after="0"/>
              <w:rPr>
                <w:rFonts w:cs="Calibri"/>
                <w:sz w:val="22"/>
                <w:szCs w:val="22"/>
                <w:lang w:val="en-GB"/>
              </w:rPr>
            </w:pPr>
          </w:p>
        </w:tc>
        <w:tc>
          <w:tcPr>
            <w:tcW w:w="9568" w:type="dxa"/>
            <w:shd w:val="clear" w:color="auto" w:fill="auto"/>
          </w:tcPr>
          <w:p w14:paraId="0A95DBEC" w14:textId="74E66E8D" w:rsidR="00F37032" w:rsidRPr="00424BD2" w:rsidRDefault="005158F0" w:rsidP="00E55868">
            <w:pPr>
              <w:pStyle w:val="Notice"/>
              <w:tabs>
                <w:tab w:val="left" w:pos="1134"/>
              </w:tabs>
              <w:spacing w:after="0"/>
              <w:rPr>
                <w:rFonts w:cs="Calibri"/>
                <w:sz w:val="22"/>
                <w:szCs w:val="22"/>
                <w:lang w:val="en-GB"/>
              </w:rPr>
            </w:pPr>
            <w:r>
              <w:rPr>
                <w:rFonts w:cs="Calibri"/>
                <w:sz w:val="22"/>
                <w:szCs w:val="22"/>
                <w:lang w:val="en-GB"/>
              </w:rPr>
              <w:t>3</w:t>
            </w:r>
            <w:r w:rsidR="00DB0647">
              <w:rPr>
                <w:rFonts w:cs="Calibri"/>
                <w:sz w:val="22"/>
                <w:szCs w:val="22"/>
                <w:lang w:val="en-GB"/>
              </w:rPr>
              <w:t xml:space="preserve">.2 </w:t>
            </w:r>
            <w:r w:rsidR="00F37032" w:rsidRPr="00424BD2">
              <w:rPr>
                <w:rFonts w:cs="Calibri"/>
                <w:sz w:val="22"/>
                <w:szCs w:val="22"/>
                <w:lang w:val="en-GB"/>
              </w:rPr>
              <w:t>Apologies were received from</w:t>
            </w:r>
            <w:r w:rsidR="00192AFC" w:rsidRPr="00424BD2">
              <w:rPr>
                <w:rFonts w:cs="Calibri"/>
                <w:sz w:val="22"/>
                <w:szCs w:val="22"/>
                <w:lang w:val="en-GB"/>
              </w:rPr>
              <w:t xml:space="preserve"> </w:t>
            </w:r>
            <w:r w:rsidR="00D73358" w:rsidRPr="00424BD2">
              <w:rPr>
                <w:rFonts w:cs="Calibri"/>
                <w:sz w:val="22"/>
                <w:szCs w:val="22"/>
                <w:lang w:val="en-GB"/>
              </w:rPr>
              <w:t xml:space="preserve">Cllr. </w:t>
            </w:r>
            <w:r>
              <w:rPr>
                <w:rFonts w:cs="Calibri"/>
                <w:sz w:val="22"/>
                <w:szCs w:val="22"/>
                <w:lang w:val="en-GB"/>
              </w:rPr>
              <w:t>O’Brien</w:t>
            </w:r>
            <w:r w:rsidR="00133F21">
              <w:rPr>
                <w:rFonts w:cs="Calibri"/>
                <w:sz w:val="22"/>
                <w:szCs w:val="22"/>
                <w:lang w:val="en-GB"/>
              </w:rPr>
              <w:t xml:space="preserve"> </w:t>
            </w:r>
            <w:r w:rsidR="00106002">
              <w:rPr>
                <w:rFonts w:cs="Calibri"/>
                <w:sz w:val="22"/>
                <w:szCs w:val="22"/>
                <w:lang w:val="en-GB"/>
              </w:rPr>
              <w:t>and Narayanan</w:t>
            </w:r>
          </w:p>
        </w:tc>
      </w:tr>
      <w:tr w:rsidR="00F37032" w14:paraId="47A67A05" w14:textId="77777777" w:rsidTr="00106002">
        <w:tc>
          <w:tcPr>
            <w:tcW w:w="747" w:type="dxa"/>
            <w:shd w:val="clear" w:color="auto" w:fill="auto"/>
          </w:tcPr>
          <w:p w14:paraId="7543AAF8" w14:textId="77777777" w:rsidR="00F37032" w:rsidRPr="00424BD2" w:rsidRDefault="00F37032" w:rsidP="00E27DEB">
            <w:pPr>
              <w:pStyle w:val="Notice"/>
              <w:tabs>
                <w:tab w:val="left" w:pos="1134"/>
              </w:tabs>
              <w:spacing w:after="0"/>
              <w:rPr>
                <w:rFonts w:cs="Calibri"/>
                <w:sz w:val="22"/>
                <w:szCs w:val="22"/>
                <w:lang w:val="en-GB"/>
              </w:rPr>
            </w:pPr>
          </w:p>
        </w:tc>
        <w:tc>
          <w:tcPr>
            <w:tcW w:w="9568" w:type="dxa"/>
            <w:shd w:val="clear" w:color="auto" w:fill="auto"/>
          </w:tcPr>
          <w:p w14:paraId="4002D4B2" w14:textId="77777777" w:rsidR="00F37032" w:rsidRPr="00424BD2" w:rsidRDefault="00F37032" w:rsidP="00E27DEB">
            <w:pPr>
              <w:pStyle w:val="Notice"/>
              <w:tabs>
                <w:tab w:val="left" w:pos="1134"/>
              </w:tabs>
              <w:spacing w:after="0"/>
              <w:rPr>
                <w:rFonts w:cs="Calibri"/>
                <w:sz w:val="22"/>
                <w:szCs w:val="22"/>
                <w:lang w:val="en-GB"/>
              </w:rPr>
            </w:pPr>
          </w:p>
        </w:tc>
      </w:tr>
      <w:tr w:rsidR="00F37032" w14:paraId="3760CB83" w14:textId="77777777" w:rsidTr="00106002">
        <w:tc>
          <w:tcPr>
            <w:tcW w:w="747" w:type="dxa"/>
            <w:shd w:val="clear" w:color="auto" w:fill="auto"/>
          </w:tcPr>
          <w:p w14:paraId="58A3E4FC" w14:textId="77777777" w:rsidR="00F37032" w:rsidRPr="00424BD2" w:rsidRDefault="00F37032" w:rsidP="00E27DEB">
            <w:pPr>
              <w:pStyle w:val="Notice"/>
              <w:tabs>
                <w:tab w:val="left" w:pos="1134"/>
              </w:tabs>
              <w:spacing w:after="0"/>
              <w:rPr>
                <w:rFonts w:cs="Calibri"/>
                <w:sz w:val="22"/>
                <w:szCs w:val="22"/>
                <w:lang w:val="en-GB"/>
              </w:rPr>
            </w:pPr>
          </w:p>
        </w:tc>
        <w:tc>
          <w:tcPr>
            <w:tcW w:w="9568" w:type="dxa"/>
            <w:shd w:val="clear" w:color="auto" w:fill="auto"/>
          </w:tcPr>
          <w:p w14:paraId="22948937" w14:textId="14A84DCA" w:rsidR="00F37032" w:rsidRPr="00424BD2" w:rsidRDefault="005158F0" w:rsidP="00E27DEB">
            <w:pPr>
              <w:pStyle w:val="Notice"/>
              <w:tabs>
                <w:tab w:val="left" w:pos="1134"/>
              </w:tabs>
              <w:spacing w:after="0"/>
              <w:rPr>
                <w:rFonts w:cs="Calibri"/>
                <w:sz w:val="22"/>
                <w:szCs w:val="22"/>
                <w:lang w:val="en-GB"/>
              </w:rPr>
            </w:pPr>
            <w:r>
              <w:rPr>
                <w:rFonts w:cs="Calibri"/>
                <w:sz w:val="22"/>
                <w:szCs w:val="22"/>
                <w:lang w:val="en-GB"/>
              </w:rPr>
              <w:t>3</w:t>
            </w:r>
            <w:r w:rsidR="00DB0647">
              <w:rPr>
                <w:rFonts w:cs="Calibri"/>
                <w:sz w:val="22"/>
                <w:szCs w:val="22"/>
                <w:lang w:val="en-GB"/>
              </w:rPr>
              <w:t xml:space="preserve">.3 </w:t>
            </w:r>
            <w:r w:rsidR="00F37032" w:rsidRPr="00424BD2">
              <w:rPr>
                <w:rFonts w:cs="Calibri"/>
                <w:sz w:val="22"/>
                <w:szCs w:val="22"/>
                <w:lang w:val="en-GB"/>
              </w:rPr>
              <w:t>There were no declarations of interest.</w:t>
            </w:r>
          </w:p>
        </w:tc>
      </w:tr>
      <w:tr w:rsidR="00F37032" w14:paraId="76CF3CDC" w14:textId="77777777" w:rsidTr="00106002">
        <w:tc>
          <w:tcPr>
            <w:tcW w:w="747" w:type="dxa"/>
            <w:shd w:val="clear" w:color="auto" w:fill="auto"/>
          </w:tcPr>
          <w:p w14:paraId="176C33D7" w14:textId="77777777" w:rsidR="00F37032" w:rsidRPr="00424BD2" w:rsidRDefault="00F37032" w:rsidP="00E27DEB">
            <w:pPr>
              <w:pStyle w:val="Notice"/>
              <w:tabs>
                <w:tab w:val="left" w:pos="1134"/>
              </w:tabs>
              <w:spacing w:after="0"/>
              <w:rPr>
                <w:rFonts w:cs="Calibri"/>
                <w:sz w:val="22"/>
                <w:szCs w:val="22"/>
                <w:lang w:val="en-GB"/>
              </w:rPr>
            </w:pPr>
          </w:p>
        </w:tc>
        <w:tc>
          <w:tcPr>
            <w:tcW w:w="9568" w:type="dxa"/>
            <w:shd w:val="clear" w:color="auto" w:fill="auto"/>
          </w:tcPr>
          <w:p w14:paraId="2D0D6B04" w14:textId="77777777" w:rsidR="00F37032" w:rsidRPr="00424BD2" w:rsidRDefault="00F37032" w:rsidP="00E27DEB">
            <w:pPr>
              <w:pStyle w:val="Notice"/>
              <w:tabs>
                <w:tab w:val="left" w:pos="1134"/>
              </w:tabs>
              <w:spacing w:after="0"/>
              <w:rPr>
                <w:rFonts w:cs="Calibri"/>
                <w:sz w:val="22"/>
                <w:szCs w:val="22"/>
                <w:lang w:val="en-GB"/>
              </w:rPr>
            </w:pPr>
            <w:r w:rsidRPr="00424BD2">
              <w:rPr>
                <w:rFonts w:cs="Calibri"/>
                <w:sz w:val="22"/>
                <w:szCs w:val="22"/>
                <w:lang w:val="en-GB"/>
              </w:rPr>
              <w:t xml:space="preserve">          </w:t>
            </w:r>
          </w:p>
        </w:tc>
      </w:tr>
      <w:tr w:rsidR="00F37032" w14:paraId="4913D513" w14:textId="77777777" w:rsidTr="00106002">
        <w:tc>
          <w:tcPr>
            <w:tcW w:w="747" w:type="dxa"/>
            <w:shd w:val="clear" w:color="auto" w:fill="auto"/>
          </w:tcPr>
          <w:p w14:paraId="075EBDE9" w14:textId="77777777" w:rsidR="00F37032" w:rsidRPr="00424BD2" w:rsidRDefault="00F37032" w:rsidP="00E27DEB">
            <w:pPr>
              <w:pStyle w:val="Notice"/>
              <w:tabs>
                <w:tab w:val="left" w:pos="1134"/>
              </w:tabs>
              <w:spacing w:after="0"/>
              <w:rPr>
                <w:rFonts w:cs="Calibri"/>
                <w:sz w:val="22"/>
                <w:szCs w:val="22"/>
                <w:lang w:val="en-GB"/>
              </w:rPr>
            </w:pPr>
          </w:p>
        </w:tc>
        <w:tc>
          <w:tcPr>
            <w:tcW w:w="9568" w:type="dxa"/>
            <w:shd w:val="clear" w:color="auto" w:fill="auto"/>
          </w:tcPr>
          <w:p w14:paraId="58A83C08" w14:textId="4A9C684B" w:rsidR="00F37032" w:rsidRPr="00424BD2" w:rsidRDefault="005158F0" w:rsidP="00E27DEB">
            <w:pPr>
              <w:pStyle w:val="Notice"/>
              <w:tabs>
                <w:tab w:val="left" w:pos="1134"/>
              </w:tabs>
              <w:spacing w:after="0"/>
              <w:rPr>
                <w:rFonts w:cs="Calibri"/>
                <w:sz w:val="22"/>
                <w:szCs w:val="22"/>
                <w:lang w:val="en-GB"/>
              </w:rPr>
            </w:pPr>
            <w:r>
              <w:rPr>
                <w:rFonts w:cs="Calibri"/>
                <w:sz w:val="22"/>
                <w:szCs w:val="22"/>
                <w:lang w:val="en-GB"/>
              </w:rPr>
              <w:t>3</w:t>
            </w:r>
            <w:r w:rsidR="00DB0647">
              <w:rPr>
                <w:rFonts w:cs="Calibri"/>
                <w:sz w:val="22"/>
                <w:szCs w:val="22"/>
                <w:lang w:val="en-GB"/>
              </w:rPr>
              <w:t>.4</w:t>
            </w:r>
            <w:r w:rsidR="00F37032" w:rsidRPr="00424BD2">
              <w:rPr>
                <w:rFonts w:cs="Calibri"/>
                <w:sz w:val="22"/>
                <w:szCs w:val="22"/>
                <w:lang w:val="en-GB"/>
              </w:rPr>
              <w:t xml:space="preserve"> There were no changes to members’ declarations of pecuniary interests.</w:t>
            </w:r>
          </w:p>
        </w:tc>
      </w:tr>
      <w:tr w:rsidR="00F37032" w14:paraId="3CB75565" w14:textId="77777777" w:rsidTr="00106002">
        <w:trPr>
          <w:trHeight w:hRule="exact" w:val="284"/>
        </w:trPr>
        <w:tc>
          <w:tcPr>
            <w:tcW w:w="747" w:type="dxa"/>
            <w:shd w:val="clear" w:color="auto" w:fill="auto"/>
          </w:tcPr>
          <w:p w14:paraId="18E20F66" w14:textId="77777777" w:rsidR="00F37032" w:rsidRPr="00424BD2" w:rsidRDefault="00F37032" w:rsidP="00E27DEB">
            <w:pPr>
              <w:pStyle w:val="Notice"/>
              <w:tabs>
                <w:tab w:val="left" w:pos="1134"/>
              </w:tabs>
              <w:spacing w:after="0"/>
              <w:rPr>
                <w:rFonts w:cs="Calibri"/>
                <w:sz w:val="22"/>
                <w:szCs w:val="22"/>
                <w:lang w:val="en-GB"/>
              </w:rPr>
            </w:pPr>
          </w:p>
        </w:tc>
        <w:tc>
          <w:tcPr>
            <w:tcW w:w="9568" w:type="dxa"/>
            <w:shd w:val="clear" w:color="auto" w:fill="auto"/>
          </w:tcPr>
          <w:p w14:paraId="33757933" w14:textId="77777777" w:rsidR="00F37032" w:rsidRPr="00424BD2" w:rsidRDefault="00F37032" w:rsidP="00E27DEB">
            <w:pPr>
              <w:pStyle w:val="Notice"/>
              <w:tabs>
                <w:tab w:val="left" w:pos="1134"/>
              </w:tabs>
              <w:spacing w:after="0"/>
              <w:rPr>
                <w:rFonts w:cs="Calibri"/>
                <w:b/>
                <w:sz w:val="22"/>
                <w:szCs w:val="22"/>
                <w:lang w:val="en-GB"/>
              </w:rPr>
            </w:pPr>
          </w:p>
        </w:tc>
      </w:tr>
      <w:tr w:rsidR="00B55868" w14:paraId="70022701" w14:textId="77777777" w:rsidTr="00106002">
        <w:tc>
          <w:tcPr>
            <w:tcW w:w="747" w:type="dxa"/>
            <w:shd w:val="clear" w:color="auto" w:fill="auto"/>
          </w:tcPr>
          <w:p w14:paraId="5A4ED445" w14:textId="77777777" w:rsidR="005158F0" w:rsidRDefault="005158F0" w:rsidP="0003314C">
            <w:pPr>
              <w:pStyle w:val="Notice"/>
              <w:tabs>
                <w:tab w:val="left" w:pos="1134"/>
              </w:tabs>
              <w:spacing w:after="0"/>
              <w:rPr>
                <w:sz w:val="22"/>
                <w:szCs w:val="22"/>
                <w:lang w:val="en-GB"/>
              </w:rPr>
            </w:pPr>
          </w:p>
          <w:p w14:paraId="2EAAE5D6" w14:textId="77777777" w:rsidR="005158F0" w:rsidRDefault="005158F0" w:rsidP="0003314C">
            <w:pPr>
              <w:pStyle w:val="Notice"/>
              <w:tabs>
                <w:tab w:val="left" w:pos="1134"/>
              </w:tabs>
              <w:spacing w:after="0"/>
              <w:rPr>
                <w:sz w:val="22"/>
                <w:szCs w:val="22"/>
                <w:lang w:val="en-GB"/>
              </w:rPr>
            </w:pPr>
          </w:p>
          <w:p w14:paraId="4DD7C5D9" w14:textId="77777777" w:rsidR="005158F0" w:rsidRDefault="005158F0" w:rsidP="0003314C">
            <w:pPr>
              <w:pStyle w:val="Notice"/>
              <w:tabs>
                <w:tab w:val="left" w:pos="1134"/>
              </w:tabs>
              <w:spacing w:after="0"/>
              <w:rPr>
                <w:sz w:val="22"/>
                <w:szCs w:val="22"/>
                <w:lang w:val="en-GB"/>
              </w:rPr>
            </w:pPr>
          </w:p>
          <w:p w14:paraId="1A5F82F4" w14:textId="77777777" w:rsidR="005158F0" w:rsidRDefault="005158F0" w:rsidP="0003314C">
            <w:pPr>
              <w:pStyle w:val="Notice"/>
              <w:tabs>
                <w:tab w:val="left" w:pos="1134"/>
              </w:tabs>
              <w:spacing w:after="0"/>
              <w:rPr>
                <w:sz w:val="22"/>
                <w:szCs w:val="22"/>
                <w:lang w:val="en-GB"/>
              </w:rPr>
            </w:pPr>
          </w:p>
          <w:p w14:paraId="222E0C95" w14:textId="77777777" w:rsidR="00E86640" w:rsidRDefault="00E86640" w:rsidP="0003314C">
            <w:pPr>
              <w:pStyle w:val="Notice"/>
              <w:tabs>
                <w:tab w:val="left" w:pos="1134"/>
              </w:tabs>
              <w:spacing w:after="0"/>
              <w:rPr>
                <w:sz w:val="22"/>
                <w:szCs w:val="22"/>
                <w:lang w:val="en-GB"/>
              </w:rPr>
            </w:pPr>
          </w:p>
          <w:p w14:paraId="7782B996" w14:textId="77777777" w:rsidR="00E86640" w:rsidRDefault="00E86640" w:rsidP="0003314C">
            <w:pPr>
              <w:pStyle w:val="Notice"/>
              <w:tabs>
                <w:tab w:val="left" w:pos="1134"/>
              </w:tabs>
              <w:spacing w:after="0"/>
              <w:rPr>
                <w:sz w:val="22"/>
                <w:szCs w:val="22"/>
                <w:lang w:val="en-GB"/>
              </w:rPr>
            </w:pPr>
          </w:p>
          <w:p w14:paraId="172056DD" w14:textId="77777777" w:rsidR="00E86640" w:rsidRDefault="00E86640" w:rsidP="0003314C">
            <w:pPr>
              <w:pStyle w:val="Notice"/>
              <w:tabs>
                <w:tab w:val="left" w:pos="1134"/>
              </w:tabs>
              <w:spacing w:after="0"/>
              <w:rPr>
                <w:sz w:val="22"/>
                <w:szCs w:val="22"/>
                <w:lang w:val="en-GB"/>
              </w:rPr>
            </w:pPr>
          </w:p>
          <w:p w14:paraId="7C00E320" w14:textId="77777777" w:rsidR="00E86640" w:rsidRDefault="00E86640" w:rsidP="0003314C">
            <w:pPr>
              <w:pStyle w:val="Notice"/>
              <w:tabs>
                <w:tab w:val="left" w:pos="1134"/>
              </w:tabs>
              <w:spacing w:after="0"/>
              <w:rPr>
                <w:sz w:val="22"/>
                <w:szCs w:val="22"/>
                <w:lang w:val="en-GB"/>
              </w:rPr>
            </w:pPr>
          </w:p>
          <w:p w14:paraId="7F4925F6" w14:textId="77777777" w:rsidR="00E86640" w:rsidRDefault="00E86640" w:rsidP="0003314C">
            <w:pPr>
              <w:pStyle w:val="Notice"/>
              <w:tabs>
                <w:tab w:val="left" w:pos="1134"/>
              </w:tabs>
              <w:spacing w:after="0"/>
              <w:rPr>
                <w:sz w:val="22"/>
                <w:szCs w:val="22"/>
                <w:lang w:val="en-GB"/>
              </w:rPr>
            </w:pPr>
          </w:p>
          <w:p w14:paraId="23440384" w14:textId="56BCB430" w:rsidR="00B55868" w:rsidRPr="00424BD2" w:rsidRDefault="0076508D" w:rsidP="0003314C">
            <w:pPr>
              <w:pStyle w:val="Notice"/>
              <w:tabs>
                <w:tab w:val="left" w:pos="1134"/>
              </w:tabs>
              <w:spacing w:after="0"/>
              <w:rPr>
                <w:sz w:val="22"/>
                <w:szCs w:val="22"/>
                <w:lang w:val="en-GB"/>
              </w:rPr>
            </w:pPr>
            <w:r>
              <w:rPr>
                <w:sz w:val="22"/>
                <w:szCs w:val="22"/>
                <w:lang w:val="en-GB"/>
              </w:rPr>
              <w:t>21/</w:t>
            </w:r>
            <w:r w:rsidR="00DB0647">
              <w:rPr>
                <w:sz w:val="22"/>
                <w:szCs w:val="22"/>
                <w:lang w:val="en-GB"/>
              </w:rPr>
              <w:t>EOM/FC/</w:t>
            </w:r>
            <w:r w:rsidR="005158F0">
              <w:rPr>
                <w:sz w:val="22"/>
                <w:szCs w:val="22"/>
                <w:lang w:val="en-GB"/>
              </w:rPr>
              <w:t>4</w:t>
            </w:r>
            <w:r w:rsidR="00DB0647">
              <w:rPr>
                <w:sz w:val="22"/>
                <w:szCs w:val="22"/>
                <w:lang w:val="en-GB"/>
              </w:rPr>
              <w:t xml:space="preserve"> </w:t>
            </w:r>
          </w:p>
        </w:tc>
        <w:tc>
          <w:tcPr>
            <w:tcW w:w="9568" w:type="dxa"/>
            <w:shd w:val="clear" w:color="auto" w:fill="auto"/>
          </w:tcPr>
          <w:p w14:paraId="18947104" w14:textId="77777777" w:rsidR="00E86640" w:rsidRPr="00E86640" w:rsidRDefault="00E86640" w:rsidP="00E86640">
            <w:pPr>
              <w:tabs>
                <w:tab w:val="left" w:pos="709"/>
              </w:tabs>
              <w:ind w:left="705" w:hanging="705"/>
              <w:rPr>
                <w:rFonts w:ascii="Calibri" w:hAnsi="Calibri" w:cs="Calibri"/>
                <w:b/>
                <w:sz w:val="22"/>
                <w:szCs w:val="22"/>
              </w:rPr>
            </w:pPr>
            <w:r w:rsidRPr="00E86640">
              <w:rPr>
                <w:rFonts w:ascii="Calibri" w:hAnsi="Calibri" w:cs="Calibri"/>
                <w:b/>
                <w:sz w:val="22"/>
                <w:szCs w:val="22"/>
              </w:rPr>
              <w:t>Exclusion of the Press and the Public</w:t>
            </w:r>
          </w:p>
          <w:p w14:paraId="11C0628C" w14:textId="77777777" w:rsidR="00E86640" w:rsidRPr="00E86640" w:rsidRDefault="00E86640" w:rsidP="00E86640">
            <w:pPr>
              <w:tabs>
                <w:tab w:val="left" w:pos="709"/>
              </w:tabs>
              <w:ind w:left="705" w:hanging="421"/>
              <w:rPr>
                <w:rFonts w:ascii="Calibri" w:hAnsi="Calibri" w:cs="Calibri"/>
                <w:b/>
                <w:sz w:val="22"/>
                <w:szCs w:val="22"/>
              </w:rPr>
            </w:pPr>
          </w:p>
          <w:p w14:paraId="1C916243" w14:textId="47B059F6" w:rsidR="00E86640" w:rsidRPr="00E86640" w:rsidRDefault="00E86640" w:rsidP="00E86640">
            <w:pPr>
              <w:rPr>
                <w:rFonts w:ascii="Calibri" w:hAnsi="Calibri" w:cs="Calibri"/>
                <w:sz w:val="22"/>
                <w:szCs w:val="22"/>
              </w:rPr>
            </w:pPr>
            <w:r w:rsidRPr="00E86640">
              <w:rPr>
                <w:rFonts w:ascii="Calibri" w:hAnsi="Calibri" w:cs="Calibri"/>
                <w:sz w:val="22"/>
                <w:szCs w:val="22"/>
              </w:rPr>
              <w:t xml:space="preserve">To </w:t>
            </w:r>
            <w:r w:rsidRPr="00E86640">
              <w:rPr>
                <w:rFonts w:ascii="Calibri" w:hAnsi="Calibri" w:cs="Calibri"/>
                <w:b/>
                <w:sz w:val="22"/>
                <w:szCs w:val="22"/>
              </w:rPr>
              <w:t>CONSIDER</w:t>
            </w:r>
            <w:r w:rsidRPr="00E86640">
              <w:rPr>
                <w:rFonts w:ascii="Calibri" w:hAnsi="Calibri" w:cs="Calibri"/>
                <w:sz w:val="22"/>
                <w:szCs w:val="22"/>
              </w:rPr>
              <w:t xml:space="preserve"> and </w:t>
            </w:r>
            <w:r w:rsidRPr="00E86640">
              <w:rPr>
                <w:rFonts w:ascii="Calibri" w:hAnsi="Calibri" w:cs="Calibri"/>
                <w:b/>
                <w:sz w:val="22"/>
                <w:szCs w:val="22"/>
              </w:rPr>
              <w:t>RESOLVE</w:t>
            </w:r>
            <w:r w:rsidRPr="00E86640">
              <w:rPr>
                <w:rFonts w:ascii="Calibri" w:hAnsi="Calibri" w:cs="Calibri"/>
                <w:sz w:val="22"/>
                <w:szCs w:val="22"/>
              </w:rPr>
              <w:t xml:space="preserve"> that, in view of the confidential nature of the business about to be transacted in relation to personal and business information, it is advisable in the public interest that the public and press are temporarily excluded and they are asked to withdraw from the next items on the agenda. </w:t>
            </w:r>
          </w:p>
          <w:p w14:paraId="0C8B0960" w14:textId="77777777" w:rsidR="00E86640" w:rsidRPr="00E86640" w:rsidRDefault="00E86640" w:rsidP="0003314C">
            <w:pPr>
              <w:pStyle w:val="Notice"/>
              <w:tabs>
                <w:tab w:val="left" w:pos="1134"/>
              </w:tabs>
              <w:spacing w:after="0"/>
              <w:rPr>
                <w:rFonts w:cs="Calibri"/>
                <w:b/>
                <w:bCs/>
                <w:sz w:val="22"/>
                <w:szCs w:val="22"/>
              </w:rPr>
            </w:pPr>
          </w:p>
          <w:p w14:paraId="64F6CB36" w14:textId="30B6DA06" w:rsidR="00E86640" w:rsidRPr="00E86640" w:rsidRDefault="00E86640" w:rsidP="0003314C">
            <w:pPr>
              <w:pStyle w:val="Notice"/>
              <w:tabs>
                <w:tab w:val="left" w:pos="1134"/>
              </w:tabs>
              <w:spacing w:after="0"/>
              <w:rPr>
                <w:rFonts w:cs="Calibri"/>
                <w:sz w:val="22"/>
                <w:szCs w:val="22"/>
              </w:rPr>
            </w:pPr>
            <w:r w:rsidRPr="00E86640">
              <w:rPr>
                <w:rFonts w:cs="Calibri"/>
                <w:sz w:val="22"/>
                <w:szCs w:val="22"/>
              </w:rPr>
              <w:t xml:space="preserve">Proposer Cllr. </w:t>
            </w:r>
            <w:r w:rsidR="001547A3">
              <w:rPr>
                <w:rFonts w:cs="Calibri"/>
                <w:sz w:val="22"/>
                <w:szCs w:val="22"/>
              </w:rPr>
              <w:t>Peer</w:t>
            </w:r>
            <w:r w:rsidRPr="00E86640">
              <w:rPr>
                <w:rFonts w:cs="Calibri"/>
                <w:sz w:val="22"/>
                <w:szCs w:val="22"/>
              </w:rPr>
              <w:t xml:space="preserve">                      Seconded: Cllr. </w:t>
            </w:r>
            <w:r w:rsidR="001547A3">
              <w:rPr>
                <w:rFonts w:cs="Calibri"/>
                <w:sz w:val="22"/>
                <w:szCs w:val="22"/>
              </w:rPr>
              <w:t xml:space="preserve">Emment </w:t>
            </w:r>
            <w:r w:rsidRPr="00E86640">
              <w:rPr>
                <w:rFonts w:cs="Calibri"/>
                <w:sz w:val="22"/>
                <w:szCs w:val="22"/>
              </w:rPr>
              <w:t xml:space="preserve">        Unanimously Agreed </w:t>
            </w:r>
          </w:p>
          <w:p w14:paraId="6E4E8E79" w14:textId="77777777" w:rsidR="00E86640" w:rsidRPr="00E86640" w:rsidRDefault="00E86640" w:rsidP="0003314C">
            <w:pPr>
              <w:pStyle w:val="Notice"/>
              <w:tabs>
                <w:tab w:val="left" w:pos="1134"/>
              </w:tabs>
              <w:spacing w:after="0"/>
              <w:rPr>
                <w:rFonts w:cs="Calibri"/>
                <w:b/>
                <w:bCs/>
                <w:sz w:val="22"/>
                <w:szCs w:val="22"/>
              </w:rPr>
            </w:pPr>
          </w:p>
          <w:p w14:paraId="79A16698" w14:textId="0DF9F118" w:rsidR="00B55868" w:rsidRPr="00E86640" w:rsidRDefault="00E4672A" w:rsidP="0003314C">
            <w:pPr>
              <w:pStyle w:val="Notice"/>
              <w:tabs>
                <w:tab w:val="left" w:pos="1134"/>
              </w:tabs>
              <w:spacing w:after="0"/>
              <w:rPr>
                <w:rFonts w:cs="Calibri"/>
                <w:b/>
                <w:bCs/>
                <w:sz w:val="22"/>
                <w:szCs w:val="22"/>
              </w:rPr>
            </w:pPr>
            <w:r w:rsidRPr="00E86640">
              <w:rPr>
                <w:rFonts w:cs="Calibri"/>
                <w:b/>
                <w:bCs/>
                <w:sz w:val="22"/>
                <w:szCs w:val="22"/>
              </w:rPr>
              <w:t>A</w:t>
            </w:r>
            <w:r w:rsidR="00E86640" w:rsidRPr="00E86640">
              <w:rPr>
                <w:rFonts w:cs="Calibri"/>
                <w:b/>
                <w:bCs/>
                <w:sz w:val="22"/>
                <w:szCs w:val="22"/>
              </w:rPr>
              <w:t xml:space="preserve">udio-Visual services in the new Community Centre </w:t>
            </w:r>
          </w:p>
          <w:p w14:paraId="321DAAB3" w14:textId="01EF96B6" w:rsidR="00E86640" w:rsidRDefault="00E86640" w:rsidP="00E86640">
            <w:pPr>
              <w:ind w:left="408" w:hanging="408"/>
              <w:rPr>
                <w:rFonts w:asciiTheme="minorHAnsi" w:eastAsiaTheme="minorHAnsi" w:hAnsiTheme="minorHAnsi" w:cstheme="minorHAnsi"/>
                <w:sz w:val="22"/>
                <w:szCs w:val="22"/>
                <w:lang w:val="en-GB"/>
              </w:rPr>
            </w:pPr>
            <w:proofErr w:type="gramStart"/>
            <w:r w:rsidRPr="00E86640">
              <w:rPr>
                <w:rFonts w:asciiTheme="minorHAnsi" w:hAnsiTheme="minorHAnsi" w:cstheme="minorHAnsi"/>
                <w:sz w:val="22"/>
                <w:szCs w:val="22"/>
              </w:rPr>
              <w:t xml:space="preserve">4.1 </w:t>
            </w:r>
            <w:r>
              <w:rPr>
                <w:rFonts w:asciiTheme="minorHAnsi" w:hAnsiTheme="minorHAnsi" w:cstheme="minorHAnsi"/>
                <w:sz w:val="22"/>
                <w:szCs w:val="22"/>
              </w:rPr>
              <w:t xml:space="preserve"> It</w:t>
            </w:r>
            <w:proofErr w:type="gramEnd"/>
            <w:r>
              <w:rPr>
                <w:rFonts w:asciiTheme="minorHAnsi" w:hAnsiTheme="minorHAnsi" w:cstheme="minorHAnsi"/>
                <w:sz w:val="22"/>
                <w:szCs w:val="22"/>
              </w:rPr>
              <w:t xml:space="preserve"> was </w:t>
            </w:r>
            <w:r w:rsidRPr="00E86640">
              <w:rPr>
                <w:rFonts w:asciiTheme="minorHAnsi" w:hAnsiTheme="minorHAnsi" w:cstheme="minorHAnsi"/>
                <w:b/>
                <w:bCs/>
                <w:sz w:val="22"/>
                <w:szCs w:val="22"/>
              </w:rPr>
              <w:t>PROPOSED</w:t>
            </w:r>
            <w:r>
              <w:rPr>
                <w:rFonts w:asciiTheme="minorHAnsi" w:hAnsiTheme="minorHAnsi" w:cstheme="minorHAnsi"/>
                <w:sz w:val="22"/>
                <w:szCs w:val="22"/>
              </w:rPr>
              <w:t xml:space="preserve"> t</w:t>
            </w:r>
            <w:r w:rsidRPr="00E86640">
              <w:rPr>
                <w:rFonts w:asciiTheme="minorHAnsi" w:eastAsiaTheme="minorHAnsi" w:hAnsiTheme="minorHAnsi" w:cstheme="minorHAnsi"/>
                <w:sz w:val="22"/>
                <w:szCs w:val="22"/>
                <w:lang w:val="en-GB"/>
              </w:rPr>
              <w:t xml:space="preserve">o acknowledge that the SPC is not using Contract Finder as the value is on the threshold. Furthermore, project AV were recommended by our IT contractors who have quoted when it was almost impossible to get other quotes due to the timeframe involved, the fact that the building was still being constructed and a global shortage of AV goods.  Individual items in the Project AV quote were cross referenced to other providers and the costs were similar. </w:t>
            </w:r>
          </w:p>
          <w:p w14:paraId="0E9741D0" w14:textId="77777777" w:rsidR="001547A3" w:rsidRDefault="001547A3" w:rsidP="00E86640">
            <w:pPr>
              <w:ind w:left="408" w:hanging="408"/>
              <w:rPr>
                <w:sz w:val="22"/>
                <w:szCs w:val="22"/>
                <w:lang w:val="en-GB"/>
              </w:rPr>
            </w:pPr>
          </w:p>
          <w:p w14:paraId="5F75817B" w14:textId="63B0B0CA" w:rsidR="001547A3" w:rsidRPr="001547A3" w:rsidRDefault="001547A3" w:rsidP="00E86640">
            <w:pPr>
              <w:ind w:left="408" w:hanging="408"/>
              <w:rPr>
                <w:rFonts w:asciiTheme="minorHAnsi" w:eastAsiaTheme="minorHAnsi" w:hAnsiTheme="minorHAnsi" w:cstheme="minorHAnsi"/>
                <w:sz w:val="22"/>
                <w:szCs w:val="22"/>
                <w:lang w:val="en-GB"/>
              </w:rPr>
            </w:pPr>
            <w:r w:rsidRPr="001547A3">
              <w:rPr>
                <w:rFonts w:asciiTheme="minorHAnsi" w:hAnsiTheme="minorHAnsi" w:cstheme="minorHAnsi"/>
                <w:sz w:val="22"/>
                <w:szCs w:val="22"/>
                <w:lang w:val="en-GB"/>
              </w:rPr>
              <w:lastRenderedPageBreak/>
              <w:t xml:space="preserve">Proposer Cllr. </w:t>
            </w:r>
            <w:r>
              <w:rPr>
                <w:rFonts w:asciiTheme="minorHAnsi" w:hAnsiTheme="minorHAnsi" w:cstheme="minorHAnsi"/>
                <w:sz w:val="22"/>
                <w:szCs w:val="22"/>
                <w:lang w:val="en-GB"/>
              </w:rPr>
              <w:t>Grimes</w:t>
            </w:r>
            <w:r w:rsidRPr="001547A3">
              <w:rPr>
                <w:rFonts w:asciiTheme="minorHAnsi" w:hAnsiTheme="minorHAnsi" w:cstheme="minorHAnsi"/>
                <w:sz w:val="22"/>
                <w:szCs w:val="22"/>
                <w:lang w:val="en-GB"/>
              </w:rPr>
              <w:t xml:space="preserve">                      Seconded: Cllr. </w:t>
            </w:r>
            <w:r>
              <w:rPr>
                <w:rFonts w:asciiTheme="minorHAnsi" w:hAnsiTheme="minorHAnsi" w:cstheme="minorHAnsi"/>
                <w:sz w:val="22"/>
                <w:szCs w:val="22"/>
                <w:lang w:val="en-GB"/>
              </w:rPr>
              <w:t xml:space="preserve">Lias </w:t>
            </w:r>
            <w:r w:rsidRPr="001547A3">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      </w:t>
            </w:r>
            <w:r w:rsidRPr="001547A3">
              <w:rPr>
                <w:rFonts w:asciiTheme="minorHAnsi" w:hAnsiTheme="minorHAnsi" w:cstheme="minorHAnsi"/>
                <w:sz w:val="22"/>
                <w:szCs w:val="22"/>
                <w:lang w:val="en-GB"/>
              </w:rPr>
              <w:t>Unanimously Agreed</w:t>
            </w:r>
          </w:p>
          <w:p w14:paraId="04500E3C" w14:textId="0E3EC8D9" w:rsidR="00E86640" w:rsidRDefault="00E86640" w:rsidP="00E86640">
            <w:pPr>
              <w:ind w:left="408" w:hanging="408"/>
              <w:rPr>
                <w:rFonts w:asciiTheme="minorHAnsi" w:eastAsiaTheme="minorHAnsi" w:hAnsiTheme="minorHAnsi" w:cstheme="minorHAnsi"/>
                <w:sz w:val="22"/>
                <w:szCs w:val="22"/>
                <w:lang w:val="en-GB"/>
              </w:rPr>
            </w:pPr>
          </w:p>
          <w:p w14:paraId="0347AE9B" w14:textId="3B9F6398" w:rsidR="00106002" w:rsidRPr="00E86640" w:rsidRDefault="00E86640" w:rsidP="001547A3">
            <w:pPr>
              <w:ind w:left="408" w:hanging="425"/>
              <w:rPr>
                <w:b/>
                <w:bCs/>
                <w:sz w:val="22"/>
                <w:szCs w:val="22"/>
                <w:lang w:val="en-GB"/>
              </w:rPr>
            </w:pPr>
            <w:proofErr w:type="gramStart"/>
            <w:r>
              <w:rPr>
                <w:rFonts w:asciiTheme="minorHAnsi" w:eastAsiaTheme="minorHAnsi" w:hAnsiTheme="minorHAnsi" w:cstheme="minorHAnsi"/>
                <w:sz w:val="22"/>
                <w:szCs w:val="22"/>
                <w:lang w:val="en-GB"/>
              </w:rPr>
              <w:t>4.2  It</w:t>
            </w:r>
            <w:proofErr w:type="gramEnd"/>
            <w:r>
              <w:rPr>
                <w:rFonts w:asciiTheme="minorHAnsi" w:eastAsiaTheme="minorHAnsi" w:hAnsiTheme="minorHAnsi" w:cstheme="minorHAnsi"/>
                <w:sz w:val="22"/>
                <w:szCs w:val="22"/>
                <w:lang w:val="en-GB"/>
              </w:rPr>
              <w:t xml:space="preserve"> was </w:t>
            </w:r>
            <w:r w:rsidR="001547A3" w:rsidRPr="001547A3">
              <w:rPr>
                <w:rFonts w:asciiTheme="minorHAnsi" w:eastAsiaTheme="minorHAnsi" w:hAnsiTheme="minorHAnsi" w:cstheme="minorHAnsi"/>
                <w:b/>
                <w:bCs/>
                <w:sz w:val="22"/>
                <w:szCs w:val="22"/>
                <w:lang w:val="en-GB"/>
              </w:rPr>
              <w:t>PROPOSED</w:t>
            </w:r>
            <w:r>
              <w:rPr>
                <w:rFonts w:asciiTheme="minorHAnsi" w:eastAsiaTheme="minorHAnsi" w:hAnsiTheme="minorHAnsi" w:cstheme="minorHAnsi"/>
                <w:sz w:val="22"/>
                <w:szCs w:val="22"/>
                <w:lang w:val="en-GB"/>
              </w:rPr>
              <w:t xml:space="preserve"> </w:t>
            </w:r>
            <w:r w:rsidRPr="00E86640">
              <w:rPr>
                <w:rFonts w:asciiTheme="minorHAnsi" w:eastAsiaTheme="minorHAnsi" w:hAnsiTheme="minorHAnsi" w:cstheme="minorBidi"/>
                <w:sz w:val="22"/>
                <w:szCs w:val="22"/>
                <w:lang w:val="en-GB"/>
              </w:rPr>
              <w:t xml:space="preserve">to use Project AV </w:t>
            </w:r>
            <w:r w:rsidR="001547A3">
              <w:rPr>
                <w:rFonts w:asciiTheme="minorHAnsi" w:eastAsiaTheme="minorHAnsi" w:hAnsiTheme="minorHAnsi" w:cstheme="minorBidi"/>
                <w:sz w:val="22"/>
                <w:szCs w:val="22"/>
                <w:lang w:val="en-GB"/>
              </w:rPr>
              <w:t xml:space="preserve">at </w:t>
            </w:r>
            <w:r w:rsidRPr="00E86640">
              <w:rPr>
                <w:rFonts w:asciiTheme="minorHAnsi" w:eastAsiaTheme="minorHAnsi" w:hAnsiTheme="minorHAnsi" w:cstheme="minorBidi"/>
                <w:sz w:val="22"/>
                <w:szCs w:val="22"/>
                <w:lang w:val="en-GB"/>
              </w:rPr>
              <w:t>£25,897.50</w:t>
            </w:r>
            <w:r w:rsidR="001547A3">
              <w:rPr>
                <w:rFonts w:asciiTheme="minorHAnsi" w:eastAsiaTheme="minorHAnsi" w:hAnsiTheme="minorHAnsi" w:cstheme="minorBidi"/>
                <w:sz w:val="22"/>
                <w:szCs w:val="22"/>
                <w:lang w:val="en-GB"/>
              </w:rPr>
              <w:t xml:space="preserve"> and ensure that the wiring for a HDMI plate is available in the TMX and SW rooms</w:t>
            </w:r>
          </w:p>
        </w:tc>
      </w:tr>
      <w:tr w:rsidR="0003314C" w14:paraId="0187D782" w14:textId="77777777" w:rsidTr="00106002">
        <w:tc>
          <w:tcPr>
            <w:tcW w:w="747" w:type="dxa"/>
            <w:shd w:val="clear" w:color="auto" w:fill="auto"/>
          </w:tcPr>
          <w:p w14:paraId="64B94A19" w14:textId="7B463AC8" w:rsidR="0003314C" w:rsidRPr="00424BD2" w:rsidRDefault="0003314C" w:rsidP="0003314C">
            <w:pPr>
              <w:pStyle w:val="Notice"/>
              <w:tabs>
                <w:tab w:val="left" w:pos="1134"/>
              </w:tabs>
              <w:spacing w:after="0"/>
              <w:rPr>
                <w:sz w:val="22"/>
                <w:szCs w:val="22"/>
                <w:lang w:val="en-GB"/>
              </w:rPr>
            </w:pPr>
          </w:p>
        </w:tc>
        <w:tc>
          <w:tcPr>
            <w:tcW w:w="9568" w:type="dxa"/>
            <w:shd w:val="clear" w:color="auto" w:fill="auto"/>
          </w:tcPr>
          <w:p w14:paraId="335C9333" w14:textId="67DBEDFF" w:rsidR="0003314C" w:rsidRPr="00424BD2" w:rsidRDefault="0003314C" w:rsidP="0003314C">
            <w:pPr>
              <w:pStyle w:val="Notice"/>
              <w:tabs>
                <w:tab w:val="left" w:pos="1134"/>
              </w:tabs>
              <w:spacing w:after="0"/>
              <w:rPr>
                <w:b/>
                <w:sz w:val="22"/>
                <w:szCs w:val="22"/>
                <w:lang w:val="en-GB"/>
              </w:rPr>
            </w:pPr>
          </w:p>
        </w:tc>
      </w:tr>
      <w:tr w:rsidR="0003314C" w14:paraId="1681D128" w14:textId="77777777" w:rsidTr="00106002">
        <w:tc>
          <w:tcPr>
            <w:tcW w:w="747" w:type="dxa"/>
            <w:shd w:val="clear" w:color="auto" w:fill="auto"/>
          </w:tcPr>
          <w:p w14:paraId="2E196957" w14:textId="77777777" w:rsidR="0003314C" w:rsidRPr="00424BD2" w:rsidRDefault="0003314C" w:rsidP="0003314C">
            <w:pPr>
              <w:pStyle w:val="Notice"/>
              <w:tabs>
                <w:tab w:val="left" w:pos="1134"/>
              </w:tabs>
              <w:spacing w:after="0"/>
              <w:rPr>
                <w:sz w:val="22"/>
                <w:szCs w:val="22"/>
                <w:lang w:val="en-GB"/>
              </w:rPr>
            </w:pPr>
          </w:p>
        </w:tc>
        <w:tc>
          <w:tcPr>
            <w:tcW w:w="9568" w:type="dxa"/>
            <w:shd w:val="clear" w:color="auto" w:fill="auto"/>
          </w:tcPr>
          <w:p w14:paraId="1FEB073F" w14:textId="6A252838" w:rsidR="0003314C" w:rsidRPr="00424BD2" w:rsidRDefault="00C75F02" w:rsidP="0003314C">
            <w:pPr>
              <w:pStyle w:val="Notice"/>
              <w:tabs>
                <w:tab w:val="left" w:pos="1134"/>
              </w:tabs>
              <w:spacing w:after="0"/>
              <w:rPr>
                <w:sz w:val="22"/>
                <w:szCs w:val="22"/>
                <w:lang w:val="en-GB"/>
              </w:rPr>
            </w:pPr>
            <w:r>
              <w:rPr>
                <w:sz w:val="22"/>
                <w:szCs w:val="22"/>
                <w:lang w:val="en-GB"/>
              </w:rPr>
              <w:t xml:space="preserve">Proposer Cllr. </w:t>
            </w:r>
            <w:r w:rsidR="001547A3">
              <w:rPr>
                <w:sz w:val="22"/>
                <w:szCs w:val="22"/>
                <w:lang w:val="en-GB"/>
              </w:rPr>
              <w:t xml:space="preserve">Emment </w:t>
            </w:r>
            <w:r>
              <w:rPr>
                <w:sz w:val="22"/>
                <w:szCs w:val="22"/>
                <w:lang w:val="en-GB"/>
              </w:rPr>
              <w:t xml:space="preserve">                     Seconded: Cllr. </w:t>
            </w:r>
            <w:r w:rsidR="001547A3">
              <w:rPr>
                <w:sz w:val="22"/>
                <w:szCs w:val="22"/>
                <w:lang w:val="en-GB"/>
              </w:rPr>
              <w:t xml:space="preserve">Brown </w:t>
            </w:r>
            <w:r>
              <w:rPr>
                <w:sz w:val="22"/>
                <w:szCs w:val="22"/>
                <w:lang w:val="en-GB"/>
              </w:rPr>
              <w:t xml:space="preserve">        Unanimously Agreed </w:t>
            </w:r>
          </w:p>
        </w:tc>
      </w:tr>
      <w:tr w:rsidR="0003314C" w14:paraId="6797AB2B" w14:textId="77777777" w:rsidTr="00106002">
        <w:tc>
          <w:tcPr>
            <w:tcW w:w="747" w:type="dxa"/>
            <w:shd w:val="clear" w:color="auto" w:fill="auto"/>
          </w:tcPr>
          <w:p w14:paraId="18181041" w14:textId="77777777" w:rsidR="0003314C" w:rsidRPr="00424BD2" w:rsidRDefault="0003314C" w:rsidP="0003314C">
            <w:pPr>
              <w:pStyle w:val="Notice"/>
              <w:tabs>
                <w:tab w:val="left" w:pos="1134"/>
              </w:tabs>
              <w:spacing w:after="0"/>
              <w:rPr>
                <w:sz w:val="22"/>
                <w:szCs w:val="22"/>
                <w:lang w:val="en-GB"/>
              </w:rPr>
            </w:pPr>
          </w:p>
        </w:tc>
        <w:tc>
          <w:tcPr>
            <w:tcW w:w="9568" w:type="dxa"/>
            <w:shd w:val="clear" w:color="auto" w:fill="auto"/>
          </w:tcPr>
          <w:p w14:paraId="6E344DC0" w14:textId="43FF4B05" w:rsidR="002D5795" w:rsidRPr="00424BD2" w:rsidRDefault="002D5795" w:rsidP="0003314C">
            <w:pPr>
              <w:pStyle w:val="Notice"/>
              <w:tabs>
                <w:tab w:val="left" w:pos="1134"/>
              </w:tabs>
              <w:spacing w:after="0"/>
              <w:rPr>
                <w:sz w:val="22"/>
                <w:szCs w:val="22"/>
                <w:lang w:val="en-GB"/>
              </w:rPr>
            </w:pPr>
          </w:p>
        </w:tc>
      </w:tr>
      <w:tr w:rsidR="0003314C" w14:paraId="44024ABA" w14:textId="77777777" w:rsidTr="00106002">
        <w:tc>
          <w:tcPr>
            <w:tcW w:w="747" w:type="dxa"/>
            <w:shd w:val="clear" w:color="auto" w:fill="auto"/>
          </w:tcPr>
          <w:p w14:paraId="408E8A88" w14:textId="508D3B4A" w:rsidR="0003314C" w:rsidRPr="00424BD2" w:rsidRDefault="001547A3" w:rsidP="0003314C">
            <w:pPr>
              <w:pStyle w:val="Notice"/>
              <w:tabs>
                <w:tab w:val="left" w:pos="1134"/>
              </w:tabs>
              <w:spacing w:after="0"/>
              <w:rPr>
                <w:sz w:val="22"/>
                <w:szCs w:val="22"/>
                <w:lang w:val="en-GB"/>
              </w:rPr>
            </w:pPr>
            <w:r>
              <w:rPr>
                <w:sz w:val="22"/>
                <w:szCs w:val="22"/>
                <w:lang w:val="en-GB"/>
              </w:rPr>
              <w:t>21/EOM/FC/5</w:t>
            </w:r>
          </w:p>
        </w:tc>
        <w:tc>
          <w:tcPr>
            <w:tcW w:w="9568" w:type="dxa"/>
            <w:shd w:val="clear" w:color="auto" w:fill="auto"/>
          </w:tcPr>
          <w:p w14:paraId="60D04174" w14:textId="0794D97C" w:rsidR="001547A3" w:rsidRPr="00E86640" w:rsidRDefault="001547A3" w:rsidP="001547A3">
            <w:pPr>
              <w:pStyle w:val="Notice"/>
              <w:tabs>
                <w:tab w:val="left" w:pos="1134"/>
              </w:tabs>
              <w:spacing w:after="0"/>
              <w:rPr>
                <w:rFonts w:cs="Calibri"/>
                <w:b/>
                <w:bCs/>
                <w:sz w:val="22"/>
                <w:szCs w:val="22"/>
              </w:rPr>
            </w:pPr>
            <w:r>
              <w:rPr>
                <w:rFonts w:cs="Calibri"/>
                <w:b/>
                <w:bCs/>
                <w:sz w:val="22"/>
                <w:szCs w:val="22"/>
              </w:rPr>
              <w:t xml:space="preserve">Kitchen fit out in the new Community Centre </w:t>
            </w:r>
            <w:r w:rsidR="00DA6F3D">
              <w:rPr>
                <w:rFonts w:cs="Calibri"/>
                <w:b/>
                <w:bCs/>
                <w:sz w:val="22"/>
                <w:szCs w:val="22"/>
              </w:rPr>
              <w:t>(amalgamating agenda points 3.1 and 3.2)</w:t>
            </w:r>
          </w:p>
          <w:p w14:paraId="306BE498" w14:textId="51814E59" w:rsidR="001547A3" w:rsidRDefault="001547A3" w:rsidP="001547A3">
            <w:pPr>
              <w:ind w:left="408" w:hanging="408"/>
              <w:rPr>
                <w:rFonts w:asciiTheme="minorHAnsi" w:eastAsiaTheme="minorHAnsi" w:hAnsiTheme="minorHAnsi" w:cstheme="minorHAnsi"/>
                <w:sz w:val="22"/>
                <w:szCs w:val="22"/>
                <w:lang w:val="en-GB"/>
              </w:rPr>
            </w:pPr>
            <w:r>
              <w:rPr>
                <w:rFonts w:asciiTheme="minorHAnsi" w:hAnsiTheme="minorHAnsi" w:cstheme="minorHAnsi"/>
                <w:sz w:val="22"/>
                <w:szCs w:val="22"/>
              </w:rPr>
              <w:t>5</w:t>
            </w:r>
            <w:r w:rsidRPr="00E86640">
              <w:rPr>
                <w:rFonts w:asciiTheme="minorHAnsi" w:hAnsiTheme="minorHAnsi" w:cstheme="minorHAnsi"/>
                <w:sz w:val="22"/>
                <w:szCs w:val="22"/>
              </w:rPr>
              <w:t xml:space="preserve">.1 </w:t>
            </w:r>
            <w:r>
              <w:rPr>
                <w:rFonts w:asciiTheme="minorHAnsi" w:hAnsiTheme="minorHAnsi" w:cstheme="minorHAnsi"/>
                <w:sz w:val="22"/>
                <w:szCs w:val="22"/>
              </w:rPr>
              <w:t xml:space="preserve">  It was </w:t>
            </w:r>
            <w:r w:rsidRPr="00E86640">
              <w:rPr>
                <w:rFonts w:asciiTheme="minorHAnsi" w:hAnsiTheme="minorHAnsi" w:cstheme="minorHAnsi"/>
                <w:b/>
                <w:bCs/>
                <w:sz w:val="22"/>
                <w:szCs w:val="22"/>
              </w:rPr>
              <w:t>PROPOSED</w:t>
            </w:r>
            <w:r>
              <w:rPr>
                <w:rFonts w:asciiTheme="minorHAnsi" w:hAnsiTheme="minorHAnsi" w:cstheme="minorHAnsi"/>
                <w:sz w:val="22"/>
                <w:szCs w:val="22"/>
              </w:rPr>
              <w:t xml:space="preserve"> t</w:t>
            </w:r>
            <w:r w:rsidRPr="00E86640">
              <w:rPr>
                <w:rFonts w:asciiTheme="minorHAnsi" w:eastAsiaTheme="minorHAnsi" w:hAnsiTheme="minorHAnsi" w:cstheme="minorHAnsi"/>
                <w:sz w:val="22"/>
                <w:szCs w:val="22"/>
                <w:lang w:val="en-GB"/>
              </w:rPr>
              <w:t xml:space="preserve">o acknowledge that the SPC is not using Contract Finder </w:t>
            </w:r>
            <w:r w:rsidR="00775344" w:rsidRPr="00775344">
              <w:rPr>
                <w:rFonts w:asciiTheme="minorHAnsi" w:hAnsiTheme="minorHAnsi" w:cstheme="minorHAnsi"/>
                <w:sz w:val="22"/>
                <w:szCs w:val="22"/>
              </w:rPr>
              <w:t xml:space="preserve">due to the timeframe involved, the lack of commitment from other providers contacted and the benefit of using a purchasing group. Regency Group is also known by the café operator as having great after sales service and helpline.  </w:t>
            </w:r>
          </w:p>
          <w:p w14:paraId="6BC9A3EC" w14:textId="089A5601" w:rsidR="001547A3" w:rsidRDefault="001547A3" w:rsidP="0003314C">
            <w:pPr>
              <w:pStyle w:val="Notice"/>
              <w:tabs>
                <w:tab w:val="left" w:pos="1134"/>
              </w:tabs>
              <w:spacing w:after="0"/>
              <w:rPr>
                <w:sz w:val="22"/>
                <w:szCs w:val="22"/>
                <w:lang w:val="en-GB"/>
              </w:rPr>
            </w:pPr>
          </w:p>
          <w:p w14:paraId="34EFD6D0" w14:textId="77777777" w:rsidR="001547A3" w:rsidRPr="001547A3" w:rsidRDefault="001547A3" w:rsidP="001547A3">
            <w:pPr>
              <w:ind w:left="408" w:hanging="408"/>
              <w:rPr>
                <w:rFonts w:asciiTheme="minorHAnsi" w:eastAsiaTheme="minorHAnsi" w:hAnsiTheme="minorHAnsi" w:cstheme="minorHAnsi"/>
                <w:sz w:val="22"/>
                <w:szCs w:val="22"/>
                <w:lang w:val="en-GB"/>
              </w:rPr>
            </w:pPr>
            <w:r w:rsidRPr="001547A3">
              <w:rPr>
                <w:rFonts w:asciiTheme="minorHAnsi" w:hAnsiTheme="minorHAnsi" w:cstheme="minorHAnsi"/>
                <w:sz w:val="22"/>
                <w:szCs w:val="22"/>
                <w:lang w:val="en-GB"/>
              </w:rPr>
              <w:t xml:space="preserve">Proposer Cllr. </w:t>
            </w:r>
            <w:r>
              <w:rPr>
                <w:rFonts w:asciiTheme="minorHAnsi" w:hAnsiTheme="minorHAnsi" w:cstheme="minorHAnsi"/>
                <w:sz w:val="22"/>
                <w:szCs w:val="22"/>
                <w:lang w:val="en-GB"/>
              </w:rPr>
              <w:t>Grimes</w:t>
            </w:r>
            <w:r w:rsidRPr="001547A3">
              <w:rPr>
                <w:rFonts w:asciiTheme="minorHAnsi" w:hAnsiTheme="minorHAnsi" w:cstheme="minorHAnsi"/>
                <w:sz w:val="22"/>
                <w:szCs w:val="22"/>
                <w:lang w:val="en-GB"/>
              </w:rPr>
              <w:t xml:space="preserve">                      Seconded: Cllr. </w:t>
            </w:r>
            <w:r>
              <w:rPr>
                <w:rFonts w:asciiTheme="minorHAnsi" w:hAnsiTheme="minorHAnsi" w:cstheme="minorHAnsi"/>
                <w:sz w:val="22"/>
                <w:szCs w:val="22"/>
                <w:lang w:val="en-GB"/>
              </w:rPr>
              <w:t xml:space="preserve">Lias </w:t>
            </w:r>
            <w:r w:rsidRPr="001547A3">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      </w:t>
            </w:r>
            <w:r w:rsidRPr="001547A3">
              <w:rPr>
                <w:rFonts w:asciiTheme="minorHAnsi" w:hAnsiTheme="minorHAnsi" w:cstheme="minorHAnsi"/>
                <w:sz w:val="22"/>
                <w:szCs w:val="22"/>
                <w:lang w:val="en-GB"/>
              </w:rPr>
              <w:t>Unanimously Agreed</w:t>
            </w:r>
          </w:p>
          <w:p w14:paraId="23E21FEF" w14:textId="77777777" w:rsidR="001547A3" w:rsidRDefault="001547A3" w:rsidP="0003314C">
            <w:pPr>
              <w:pStyle w:val="Notice"/>
              <w:tabs>
                <w:tab w:val="left" w:pos="1134"/>
              </w:tabs>
              <w:spacing w:after="0"/>
              <w:rPr>
                <w:sz w:val="22"/>
                <w:szCs w:val="22"/>
                <w:lang w:val="en-GB"/>
              </w:rPr>
            </w:pPr>
          </w:p>
          <w:p w14:paraId="449D53EB" w14:textId="4EACDC2A" w:rsidR="001547A3" w:rsidRDefault="001547A3" w:rsidP="0003314C">
            <w:pPr>
              <w:pStyle w:val="Notice"/>
              <w:tabs>
                <w:tab w:val="left" w:pos="1134"/>
              </w:tabs>
              <w:spacing w:after="0"/>
              <w:rPr>
                <w:sz w:val="22"/>
                <w:szCs w:val="22"/>
                <w:lang w:val="en-GB"/>
              </w:rPr>
            </w:pPr>
            <w:r>
              <w:rPr>
                <w:rFonts w:asciiTheme="minorHAnsi" w:eastAsiaTheme="minorHAnsi" w:hAnsiTheme="minorHAnsi" w:cstheme="minorHAnsi"/>
                <w:sz w:val="22"/>
                <w:szCs w:val="22"/>
                <w:lang w:val="en-GB"/>
              </w:rPr>
              <w:t xml:space="preserve">5.2  It was </w:t>
            </w:r>
            <w:r w:rsidRPr="001547A3">
              <w:rPr>
                <w:rFonts w:asciiTheme="minorHAnsi" w:eastAsiaTheme="minorHAnsi" w:hAnsiTheme="minorHAnsi" w:cstheme="minorHAnsi"/>
                <w:b/>
                <w:bCs/>
                <w:sz w:val="22"/>
                <w:szCs w:val="22"/>
                <w:lang w:val="en-GB"/>
              </w:rPr>
              <w:t>PROPOSED</w:t>
            </w:r>
            <w:r>
              <w:rPr>
                <w:rFonts w:asciiTheme="minorHAnsi" w:eastAsiaTheme="minorHAnsi" w:hAnsiTheme="minorHAnsi" w:cstheme="minorHAnsi"/>
                <w:sz w:val="22"/>
                <w:szCs w:val="22"/>
                <w:lang w:val="en-GB"/>
              </w:rPr>
              <w:t xml:space="preserve"> </w:t>
            </w:r>
            <w:r w:rsidRPr="00E86640">
              <w:rPr>
                <w:rFonts w:asciiTheme="minorHAnsi" w:eastAsiaTheme="minorHAnsi" w:hAnsiTheme="minorHAnsi" w:cstheme="minorBidi"/>
                <w:sz w:val="22"/>
                <w:szCs w:val="22"/>
                <w:lang w:val="en-GB"/>
              </w:rPr>
              <w:t xml:space="preserve">to use </w:t>
            </w:r>
            <w:r w:rsidR="00775344" w:rsidRPr="00775344">
              <w:rPr>
                <w:rFonts w:asciiTheme="minorHAnsi" w:hAnsiTheme="minorHAnsi" w:cstheme="minorHAnsi"/>
                <w:sz w:val="22"/>
                <w:szCs w:val="22"/>
              </w:rPr>
              <w:t xml:space="preserve">R H Hall for the </w:t>
            </w:r>
            <w:r w:rsidR="00775344">
              <w:rPr>
                <w:rFonts w:asciiTheme="minorHAnsi" w:hAnsiTheme="minorHAnsi" w:cstheme="minorHAnsi"/>
                <w:sz w:val="22"/>
                <w:szCs w:val="22"/>
              </w:rPr>
              <w:t xml:space="preserve">kitchen </w:t>
            </w:r>
            <w:r w:rsidR="00775344" w:rsidRPr="00775344">
              <w:rPr>
                <w:rFonts w:asciiTheme="minorHAnsi" w:hAnsiTheme="minorHAnsi" w:cstheme="minorHAnsi"/>
                <w:sz w:val="22"/>
                <w:szCs w:val="22"/>
              </w:rPr>
              <w:t xml:space="preserve">equipment, extractor hood and </w:t>
            </w:r>
            <w:proofErr w:type="spellStart"/>
            <w:r w:rsidR="00775344" w:rsidRPr="00775344">
              <w:rPr>
                <w:rFonts w:asciiTheme="minorHAnsi" w:hAnsiTheme="minorHAnsi" w:cstheme="minorHAnsi"/>
                <w:sz w:val="22"/>
                <w:szCs w:val="22"/>
              </w:rPr>
              <w:t>splashbacks</w:t>
            </w:r>
            <w:proofErr w:type="spellEnd"/>
            <w:r w:rsidR="00775344">
              <w:rPr>
                <w:rFonts w:asciiTheme="minorHAnsi" w:hAnsiTheme="minorHAnsi" w:cstheme="minorHAnsi"/>
                <w:sz w:val="22"/>
                <w:szCs w:val="22"/>
              </w:rPr>
              <w:t xml:space="preserve"> at </w:t>
            </w:r>
            <w:r w:rsidR="00775344" w:rsidRPr="00775344">
              <w:rPr>
                <w:rFonts w:asciiTheme="minorHAnsi" w:hAnsiTheme="minorHAnsi" w:cstheme="minorHAnsi"/>
                <w:sz w:val="22"/>
                <w:szCs w:val="22"/>
              </w:rPr>
              <w:t>£39,705.93</w:t>
            </w:r>
            <w:r w:rsidR="00775344">
              <w:rPr>
                <w:rFonts w:asciiTheme="minorHAnsi" w:hAnsiTheme="minorHAnsi" w:cstheme="minorHAnsi"/>
                <w:sz w:val="22"/>
                <w:szCs w:val="22"/>
              </w:rPr>
              <w:t>.</w:t>
            </w:r>
          </w:p>
          <w:p w14:paraId="10B3233B" w14:textId="77777777" w:rsidR="001547A3" w:rsidRDefault="001547A3" w:rsidP="0003314C">
            <w:pPr>
              <w:pStyle w:val="Notice"/>
              <w:tabs>
                <w:tab w:val="left" w:pos="1134"/>
              </w:tabs>
              <w:spacing w:after="0"/>
              <w:rPr>
                <w:sz w:val="22"/>
                <w:szCs w:val="22"/>
                <w:lang w:val="en-GB"/>
              </w:rPr>
            </w:pPr>
          </w:p>
          <w:p w14:paraId="15F46ED1" w14:textId="64D01924" w:rsidR="001547A3" w:rsidRDefault="001547A3" w:rsidP="0003314C">
            <w:pPr>
              <w:pStyle w:val="Notice"/>
              <w:tabs>
                <w:tab w:val="left" w:pos="1134"/>
              </w:tabs>
              <w:spacing w:after="0"/>
              <w:rPr>
                <w:sz w:val="22"/>
                <w:szCs w:val="22"/>
                <w:lang w:val="en-GB"/>
              </w:rPr>
            </w:pPr>
            <w:r>
              <w:rPr>
                <w:sz w:val="22"/>
                <w:szCs w:val="22"/>
                <w:lang w:val="en-GB"/>
              </w:rPr>
              <w:t xml:space="preserve">Proposer Cllr. </w:t>
            </w:r>
            <w:r w:rsidR="00775344">
              <w:rPr>
                <w:sz w:val="22"/>
                <w:szCs w:val="22"/>
                <w:lang w:val="en-GB"/>
              </w:rPr>
              <w:t>Lias</w:t>
            </w:r>
            <w:r>
              <w:rPr>
                <w:sz w:val="22"/>
                <w:szCs w:val="22"/>
                <w:lang w:val="en-GB"/>
              </w:rPr>
              <w:t xml:space="preserve">                      Seconded: Cllr. </w:t>
            </w:r>
            <w:r w:rsidR="00775344">
              <w:rPr>
                <w:sz w:val="22"/>
                <w:szCs w:val="22"/>
                <w:lang w:val="en-GB"/>
              </w:rPr>
              <w:t xml:space="preserve">Peer           </w:t>
            </w:r>
            <w:r>
              <w:rPr>
                <w:sz w:val="22"/>
                <w:szCs w:val="22"/>
                <w:lang w:val="en-GB"/>
              </w:rPr>
              <w:t xml:space="preserve">         Unanimously Agreed</w:t>
            </w:r>
          </w:p>
          <w:p w14:paraId="47294DE4" w14:textId="77777777" w:rsidR="001547A3" w:rsidRDefault="001547A3" w:rsidP="0003314C">
            <w:pPr>
              <w:pStyle w:val="Notice"/>
              <w:tabs>
                <w:tab w:val="left" w:pos="1134"/>
              </w:tabs>
              <w:spacing w:after="0"/>
              <w:rPr>
                <w:sz w:val="22"/>
                <w:szCs w:val="22"/>
                <w:lang w:val="en-GB"/>
              </w:rPr>
            </w:pPr>
          </w:p>
          <w:p w14:paraId="616607EE" w14:textId="77777777" w:rsidR="001547A3" w:rsidRDefault="001547A3" w:rsidP="0003314C">
            <w:pPr>
              <w:pStyle w:val="Notice"/>
              <w:tabs>
                <w:tab w:val="left" w:pos="1134"/>
              </w:tabs>
              <w:spacing w:after="0"/>
              <w:rPr>
                <w:sz w:val="22"/>
                <w:szCs w:val="22"/>
                <w:lang w:val="en-GB"/>
              </w:rPr>
            </w:pPr>
          </w:p>
          <w:p w14:paraId="37654B30" w14:textId="78AB7B88" w:rsidR="0003314C" w:rsidRPr="00424BD2" w:rsidRDefault="00106002" w:rsidP="0003314C">
            <w:pPr>
              <w:pStyle w:val="Notice"/>
              <w:tabs>
                <w:tab w:val="left" w:pos="1134"/>
              </w:tabs>
              <w:spacing w:after="0"/>
              <w:rPr>
                <w:sz w:val="22"/>
                <w:szCs w:val="22"/>
                <w:lang w:val="en-GB"/>
              </w:rPr>
            </w:pPr>
            <w:r>
              <w:rPr>
                <w:sz w:val="22"/>
                <w:szCs w:val="22"/>
                <w:lang w:val="en-GB"/>
              </w:rPr>
              <w:t>The m</w:t>
            </w:r>
            <w:r w:rsidR="003010AB">
              <w:rPr>
                <w:sz w:val="22"/>
                <w:szCs w:val="22"/>
                <w:lang w:val="en-GB"/>
              </w:rPr>
              <w:t xml:space="preserve">eeting </w:t>
            </w:r>
            <w:r>
              <w:rPr>
                <w:sz w:val="22"/>
                <w:szCs w:val="22"/>
                <w:lang w:val="en-GB"/>
              </w:rPr>
              <w:t>c</w:t>
            </w:r>
            <w:r w:rsidR="003010AB">
              <w:rPr>
                <w:sz w:val="22"/>
                <w:szCs w:val="22"/>
                <w:lang w:val="en-GB"/>
              </w:rPr>
              <w:t xml:space="preserve">losed </w:t>
            </w:r>
            <w:r>
              <w:rPr>
                <w:sz w:val="22"/>
                <w:szCs w:val="22"/>
                <w:lang w:val="en-GB"/>
              </w:rPr>
              <w:t xml:space="preserve">at </w:t>
            </w:r>
            <w:r w:rsidR="001547A3">
              <w:rPr>
                <w:sz w:val="22"/>
                <w:szCs w:val="22"/>
                <w:lang w:val="en-GB"/>
              </w:rPr>
              <w:t>20:15</w:t>
            </w:r>
            <w:r w:rsidR="003010AB">
              <w:rPr>
                <w:sz w:val="22"/>
                <w:szCs w:val="22"/>
                <w:lang w:val="en-GB"/>
              </w:rPr>
              <w:t xml:space="preserve"> </w:t>
            </w:r>
          </w:p>
        </w:tc>
      </w:tr>
      <w:tr w:rsidR="0003314C" w14:paraId="0E6C19F2" w14:textId="77777777" w:rsidTr="00106002">
        <w:tc>
          <w:tcPr>
            <w:tcW w:w="747" w:type="dxa"/>
            <w:shd w:val="clear" w:color="auto" w:fill="auto"/>
          </w:tcPr>
          <w:p w14:paraId="3E1FF2D6" w14:textId="77777777" w:rsidR="0003314C" w:rsidRPr="00424BD2" w:rsidRDefault="0003314C" w:rsidP="0003314C">
            <w:pPr>
              <w:pStyle w:val="Notice"/>
              <w:tabs>
                <w:tab w:val="left" w:pos="1134"/>
              </w:tabs>
              <w:spacing w:after="0"/>
              <w:rPr>
                <w:sz w:val="22"/>
                <w:szCs w:val="22"/>
                <w:lang w:val="en-GB"/>
              </w:rPr>
            </w:pPr>
          </w:p>
        </w:tc>
        <w:tc>
          <w:tcPr>
            <w:tcW w:w="9568" w:type="dxa"/>
            <w:shd w:val="clear" w:color="auto" w:fill="auto"/>
          </w:tcPr>
          <w:p w14:paraId="6AB3CA7D" w14:textId="77777777" w:rsidR="0003314C" w:rsidRPr="00424BD2" w:rsidRDefault="0003314C" w:rsidP="0003314C">
            <w:pPr>
              <w:pStyle w:val="Notice"/>
              <w:tabs>
                <w:tab w:val="left" w:pos="1134"/>
              </w:tabs>
              <w:spacing w:after="0"/>
              <w:rPr>
                <w:b/>
                <w:sz w:val="22"/>
                <w:szCs w:val="22"/>
                <w:lang w:val="en-GB"/>
              </w:rPr>
            </w:pPr>
          </w:p>
        </w:tc>
      </w:tr>
      <w:tr w:rsidR="0003314C" w14:paraId="2158525D" w14:textId="77777777" w:rsidTr="00106002">
        <w:tc>
          <w:tcPr>
            <w:tcW w:w="747" w:type="dxa"/>
            <w:shd w:val="clear" w:color="auto" w:fill="auto"/>
          </w:tcPr>
          <w:p w14:paraId="43C3840B" w14:textId="60EFD8E8" w:rsidR="0003314C" w:rsidRPr="00424BD2" w:rsidRDefault="0003314C" w:rsidP="0003314C">
            <w:pPr>
              <w:pStyle w:val="Notice"/>
              <w:tabs>
                <w:tab w:val="left" w:pos="1134"/>
              </w:tabs>
              <w:spacing w:after="0"/>
              <w:rPr>
                <w:sz w:val="22"/>
                <w:szCs w:val="22"/>
                <w:lang w:val="en-GB"/>
              </w:rPr>
            </w:pPr>
          </w:p>
        </w:tc>
        <w:tc>
          <w:tcPr>
            <w:tcW w:w="9568" w:type="dxa"/>
            <w:shd w:val="clear" w:color="auto" w:fill="auto"/>
          </w:tcPr>
          <w:p w14:paraId="3EAD81C6" w14:textId="562B5ADD" w:rsidR="003C20EB" w:rsidRPr="00424BD2" w:rsidRDefault="003C20EB" w:rsidP="006D61C4">
            <w:pPr>
              <w:pStyle w:val="Notice"/>
              <w:tabs>
                <w:tab w:val="left" w:pos="1134"/>
              </w:tabs>
              <w:spacing w:after="0"/>
              <w:rPr>
                <w:b/>
                <w:sz w:val="22"/>
                <w:szCs w:val="22"/>
                <w:lang w:val="en-GB"/>
              </w:rPr>
            </w:pPr>
          </w:p>
        </w:tc>
      </w:tr>
      <w:tr w:rsidR="00716DA0" w14:paraId="0176DB53" w14:textId="77777777" w:rsidTr="00106002">
        <w:tc>
          <w:tcPr>
            <w:tcW w:w="747" w:type="dxa"/>
            <w:shd w:val="clear" w:color="auto" w:fill="auto"/>
          </w:tcPr>
          <w:p w14:paraId="3C6398ED" w14:textId="77777777" w:rsidR="00716DA0" w:rsidRPr="00424BD2" w:rsidRDefault="00716DA0" w:rsidP="0003314C">
            <w:pPr>
              <w:pStyle w:val="Notice"/>
              <w:tabs>
                <w:tab w:val="left" w:pos="1134"/>
              </w:tabs>
              <w:spacing w:after="0"/>
              <w:rPr>
                <w:sz w:val="22"/>
                <w:szCs w:val="22"/>
                <w:lang w:val="en-GB"/>
              </w:rPr>
            </w:pPr>
          </w:p>
        </w:tc>
        <w:tc>
          <w:tcPr>
            <w:tcW w:w="9568" w:type="dxa"/>
            <w:shd w:val="clear" w:color="auto" w:fill="auto"/>
          </w:tcPr>
          <w:p w14:paraId="53EE8BD2" w14:textId="60574782" w:rsidR="00A4180F" w:rsidRPr="00424BD2" w:rsidRDefault="00A4180F" w:rsidP="0003314C">
            <w:pPr>
              <w:pStyle w:val="Notice"/>
              <w:tabs>
                <w:tab w:val="left" w:pos="1134"/>
              </w:tabs>
              <w:spacing w:after="0"/>
              <w:rPr>
                <w:rFonts w:cs="Calibri"/>
                <w:sz w:val="22"/>
                <w:szCs w:val="22"/>
                <w:lang w:val="en-GB"/>
              </w:rPr>
            </w:pPr>
          </w:p>
        </w:tc>
      </w:tr>
      <w:tr w:rsidR="0003314C" w14:paraId="48FC2F81" w14:textId="77777777" w:rsidTr="00106002">
        <w:tc>
          <w:tcPr>
            <w:tcW w:w="747" w:type="dxa"/>
            <w:shd w:val="clear" w:color="auto" w:fill="auto"/>
          </w:tcPr>
          <w:p w14:paraId="0A7421F1" w14:textId="5A822B5F" w:rsidR="0003314C" w:rsidRPr="00424BD2" w:rsidRDefault="0003314C" w:rsidP="0003314C">
            <w:pPr>
              <w:pStyle w:val="Notice"/>
              <w:tabs>
                <w:tab w:val="left" w:pos="1134"/>
              </w:tabs>
              <w:spacing w:after="0"/>
              <w:rPr>
                <w:sz w:val="22"/>
                <w:szCs w:val="22"/>
                <w:lang w:val="en-GB"/>
              </w:rPr>
            </w:pPr>
          </w:p>
        </w:tc>
        <w:tc>
          <w:tcPr>
            <w:tcW w:w="9568" w:type="dxa"/>
            <w:shd w:val="clear" w:color="auto" w:fill="auto"/>
          </w:tcPr>
          <w:p w14:paraId="2446BE38" w14:textId="34E7F595" w:rsidR="00313E8F" w:rsidRPr="00424BD2" w:rsidRDefault="00313E8F" w:rsidP="0003314C">
            <w:pPr>
              <w:pStyle w:val="Notice"/>
              <w:tabs>
                <w:tab w:val="left" w:pos="1134"/>
              </w:tabs>
              <w:spacing w:after="0"/>
              <w:rPr>
                <w:rFonts w:cs="Calibri"/>
                <w:sz w:val="22"/>
                <w:szCs w:val="22"/>
                <w:lang w:val="en-GB"/>
              </w:rPr>
            </w:pPr>
          </w:p>
        </w:tc>
      </w:tr>
      <w:tr w:rsidR="0003314C" w14:paraId="30D5D08E" w14:textId="77777777" w:rsidTr="00106002">
        <w:tc>
          <w:tcPr>
            <w:tcW w:w="747" w:type="dxa"/>
            <w:shd w:val="clear" w:color="auto" w:fill="auto"/>
          </w:tcPr>
          <w:p w14:paraId="0DB73472" w14:textId="77777777" w:rsidR="0003314C" w:rsidRPr="00424BD2" w:rsidRDefault="0003314C" w:rsidP="0003314C">
            <w:pPr>
              <w:pStyle w:val="Notice"/>
              <w:tabs>
                <w:tab w:val="left" w:pos="1134"/>
              </w:tabs>
              <w:spacing w:after="0"/>
              <w:rPr>
                <w:sz w:val="22"/>
                <w:szCs w:val="22"/>
                <w:lang w:val="en-GB"/>
              </w:rPr>
            </w:pPr>
          </w:p>
        </w:tc>
        <w:tc>
          <w:tcPr>
            <w:tcW w:w="9568" w:type="dxa"/>
            <w:shd w:val="clear" w:color="auto" w:fill="auto"/>
          </w:tcPr>
          <w:p w14:paraId="48639EF4" w14:textId="77777777" w:rsidR="0003314C" w:rsidRPr="00424BD2" w:rsidRDefault="0003314C" w:rsidP="0003314C">
            <w:pPr>
              <w:pStyle w:val="Notice"/>
              <w:tabs>
                <w:tab w:val="left" w:pos="1134"/>
              </w:tabs>
              <w:spacing w:after="0"/>
              <w:rPr>
                <w:sz w:val="22"/>
                <w:szCs w:val="22"/>
                <w:lang w:val="en-GB"/>
              </w:rPr>
            </w:pPr>
          </w:p>
        </w:tc>
      </w:tr>
    </w:tbl>
    <w:p w14:paraId="15AEB03B" w14:textId="77777777" w:rsidR="00E43E60" w:rsidRPr="00424BD2" w:rsidRDefault="00E43E60" w:rsidP="00713377">
      <w:pPr>
        <w:pStyle w:val="Notice"/>
        <w:tabs>
          <w:tab w:val="left" w:pos="1134"/>
        </w:tabs>
        <w:spacing w:after="0"/>
        <w:rPr>
          <w:i/>
          <w:lang w:val="en-GB"/>
        </w:rPr>
      </w:pPr>
    </w:p>
    <w:p w14:paraId="4E3014E6" w14:textId="3CCAB384" w:rsidR="00994851" w:rsidRPr="00424BD2" w:rsidRDefault="004D2FBD" w:rsidP="003010AB">
      <w:pPr>
        <w:pStyle w:val="Notice"/>
        <w:tabs>
          <w:tab w:val="left" w:pos="1134"/>
        </w:tabs>
        <w:spacing w:after="0"/>
        <w:ind w:left="1134" w:hanging="1134"/>
        <w:rPr>
          <w:lang w:val="en-GB"/>
        </w:rPr>
      </w:pPr>
      <w:r w:rsidRPr="00424BD2">
        <w:rPr>
          <w:lang w:val="en-GB"/>
        </w:rPr>
        <w:t xml:space="preserve"> </w:t>
      </w:r>
    </w:p>
    <w:sectPr w:rsidR="00994851" w:rsidRPr="00424BD2" w:rsidSect="00453054">
      <w:headerReference w:type="even" r:id="rId11"/>
      <w:headerReference w:type="default" r:id="rId12"/>
      <w:footerReference w:type="default" r:id="rId13"/>
      <w:headerReference w:type="first" r:id="rId14"/>
      <w:footerReference w:type="first" r:id="rId15"/>
      <w:type w:val="oddPage"/>
      <w:pgSz w:w="11909" w:h="16834" w:code="9"/>
      <w:pgMar w:top="1440" w:right="1419" w:bottom="1440"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56838" w14:textId="77777777" w:rsidR="002A4CD0" w:rsidRDefault="002A4CD0">
      <w:r>
        <w:separator/>
      </w:r>
    </w:p>
  </w:endnote>
  <w:endnote w:type="continuationSeparator" w:id="0">
    <w:p w14:paraId="2E2C3C77" w14:textId="77777777" w:rsidR="002A4CD0" w:rsidRDefault="002A4CD0">
      <w:r>
        <w:continuationSeparator/>
      </w:r>
    </w:p>
  </w:endnote>
  <w:endnote w:type="continuationNotice" w:id="1">
    <w:p w14:paraId="2E8426BE" w14:textId="77777777" w:rsidR="002A4CD0" w:rsidRDefault="002A4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F1F1E" w14:textId="77777777" w:rsidR="00D419D8" w:rsidRPr="000D42D6" w:rsidRDefault="00D419D8">
    <w:pPr>
      <w:pStyle w:val="BodyText"/>
    </w:pPr>
    <w:r>
      <w:tab/>
    </w:r>
    <w:r w:rsidRPr="000D42D6">
      <w:fldChar w:fldCharType="begin"/>
    </w:r>
    <w:r w:rsidRPr="000D42D6">
      <w:instrText xml:space="preserve"> PAGE   \* MERGEFORMAT </w:instrText>
    </w:r>
    <w:r w:rsidRPr="000D42D6">
      <w:fldChar w:fldCharType="separate"/>
    </w:r>
    <w:r>
      <w:rPr>
        <w:noProof/>
      </w:rPr>
      <w:t>4</w:t>
    </w:r>
    <w:r w:rsidRPr="000D42D6">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ABC52" w14:textId="77777777" w:rsidR="00D419D8" w:rsidRDefault="00D419D8" w:rsidP="00F222E8">
    <w:pPr>
      <w:pStyle w:val="BodyText"/>
      <w:tabs>
        <w:tab w:val="right" w:pos="9639"/>
      </w:tabs>
      <w:rPr>
        <w:i/>
      </w:rPr>
    </w:pPr>
    <w:r>
      <w:rPr>
        <w:i/>
        <w:noProof/>
        <w:lang w:eastAsia="en-GB"/>
      </w:rPr>
      <mc:AlternateContent>
        <mc:Choice Requires="wps">
          <w:drawing>
            <wp:anchor distT="0" distB="0" distL="114300" distR="114300" simplePos="0" relativeHeight="251658240" behindDoc="0" locked="0" layoutInCell="1" allowOverlap="1" wp14:anchorId="7BAD9DB8" wp14:editId="4E889A19">
              <wp:simplePos x="0" y="0"/>
              <wp:positionH relativeFrom="column">
                <wp:posOffset>-52705</wp:posOffset>
              </wp:positionH>
              <wp:positionV relativeFrom="paragraph">
                <wp:posOffset>64135</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5F2BEC74" w14:textId="77777777" w:rsidR="00D419D8" w:rsidRPr="00F222E8" w:rsidRDefault="00D419D8"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r>
                          <w:proofErr w:type="spellStart"/>
                          <w:r w:rsidRPr="00F222E8">
                            <w:rPr>
                              <w:rFonts w:ascii="Calibri" w:hAnsi="Calibri" w:cs="Calibri"/>
                              <w:i/>
                              <w:sz w:val="16"/>
                              <w:szCs w:val="16"/>
                            </w:rPr>
                            <w:t>Grazeley</w:t>
                          </w:r>
                          <w:proofErr w:type="spellEnd"/>
                          <w:r w:rsidRPr="00F222E8">
                            <w:rPr>
                              <w:rFonts w:ascii="Calibri" w:hAnsi="Calibri" w:cs="Calibri"/>
                              <w:i/>
                              <w:sz w:val="16"/>
                              <w:szCs w:val="16"/>
                            </w:rPr>
                            <w:t xml:space="preserve">, </w:t>
                          </w:r>
                          <w:proofErr w:type="spellStart"/>
                          <w:r w:rsidRPr="00F222E8">
                            <w:rPr>
                              <w:rFonts w:ascii="Calibri" w:hAnsi="Calibri" w:cs="Calibri"/>
                              <w:i/>
                              <w:sz w:val="16"/>
                              <w:szCs w:val="16"/>
                            </w:rPr>
                            <w:t>Ryeish</w:t>
                          </w:r>
                          <w:proofErr w:type="spellEnd"/>
                          <w:r w:rsidRPr="00F222E8">
                            <w:rPr>
                              <w:rFonts w:ascii="Calibri" w:hAnsi="Calibri" w:cs="Calibri"/>
                              <w:i/>
                              <w:sz w:val="16"/>
                              <w:szCs w:val="16"/>
                            </w:rPr>
                            <w:t xml:space="preserve"> Green, Shinfield North, Shinfield village, </w:t>
                          </w:r>
                          <w:proofErr w:type="spellStart"/>
                          <w:r w:rsidRPr="00F222E8">
                            <w:rPr>
                              <w:rFonts w:ascii="Calibri" w:hAnsi="Calibri" w:cs="Calibri"/>
                              <w:i/>
                              <w:sz w:val="16"/>
                              <w:szCs w:val="16"/>
                            </w:rPr>
                            <w:t>Spencers</w:t>
                          </w:r>
                          <w:proofErr w:type="spellEnd"/>
                          <w:r w:rsidRPr="00F222E8">
                            <w:rPr>
                              <w:rFonts w:ascii="Calibri" w:hAnsi="Calibri" w:cs="Calibri"/>
                              <w:i/>
                              <w:sz w:val="16"/>
                              <w:szCs w:val="16"/>
                            </w:rPr>
                            <w:t xml:space="preserve"> Wood and Three Mile Cross.</w:t>
                          </w:r>
                        </w:p>
                        <w:p w14:paraId="331AF91B" w14:textId="77777777" w:rsidR="00D419D8" w:rsidRPr="00090DEF" w:rsidRDefault="00D419D8"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AD9DB8" id="_x0000_t202" coordsize="21600,21600" o:spt="202" path="m,l,21600r21600,l21600,xe">
              <v:stroke joinstyle="miter"/>
              <v:path gradientshapeok="t" o:connecttype="rect"/>
            </v:shapetype>
            <v:shape id="Text Box 2" o:spid="_x0000_s1026" type="#_x0000_t202" style="position:absolute;margin-left:-4.15pt;margin-top:5.05pt;width:189.3pt;height:47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" strokecolor="white">
              <v:textbox style="mso-fit-shape-to-text:t">
                <w:txbxContent>
                  <w:p w14:paraId="5F2BEC74" w14:textId="77777777" w:rsidR="00D419D8" w:rsidRPr="00F222E8" w:rsidRDefault="00D419D8"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r>
                    <w:proofErr w:type="spellStart"/>
                    <w:r w:rsidRPr="00F222E8">
                      <w:rPr>
                        <w:rFonts w:ascii="Calibri" w:hAnsi="Calibri" w:cs="Calibri"/>
                        <w:i/>
                        <w:sz w:val="16"/>
                        <w:szCs w:val="16"/>
                      </w:rPr>
                      <w:t>Grazeley</w:t>
                    </w:r>
                    <w:proofErr w:type="spellEnd"/>
                    <w:r w:rsidRPr="00F222E8">
                      <w:rPr>
                        <w:rFonts w:ascii="Calibri" w:hAnsi="Calibri" w:cs="Calibri"/>
                        <w:i/>
                        <w:sz w:val="16"/>
                        <w:szCs w:val="16"/>
                      </w:rPr>
                      <w:t xml:space="preserve">, </w:t>
                    </w:r>
                    <w:proofErr w:type="spellStart"/>
                    <w:r w:rsidRPr="00F222E8">
                      <w:rPr>
                        <w:rFonts w:ascii="Calibri" w:hAnsi="Calibri" w:cs="Calibri"/>
                        <w:i/>
                        <w:sz w:val="16"/>
                        <w:szCs w:val="16"/>
                      </w:rPr>
                      <w:t>Ryeish</w:t>
                    </w:r>
                    <w:proofErr w:type="spellEnd"/>
                    <w:r w:rsidRPr="00F222E8">
                      <w:rPr>
                        <w:rFonts w:ascii="Calibri" w:hAnsi="Calibri" w:cs="Calibri"/>
                        <w:i/>
                        <w:sz w:val="16"/>
                        <w:szCs w:val="16"/>
                      </w:rPr>
                      <w:t xml:space="preserve"> Green, Shinfield North, Shinfield village, </w:t>
                    </w:r>
                    <w:proofErr w:type="spellStart"/>
                    <w:r w:rsidRPr="00F222E8">
                      <w:rPr>
                        <w:rFonts w:ascii="Calibri" w:hAnsi="Calibri" w:cs="Calibri"/>
                        <w:i/>
                        <w:sz w:val="16"/>
                        <w:szCs w:val="16"/>
                      </w:rPr>
                      <w:t>Spencers</w:t>
                    </w:r>
                    <w:proofErr w:type="spellEnd"/>
                    <w:r w:rsidRPr="00F222E8">
                      <w:rPr>
                        <w:rFonts w:ascii="Calibri" w:hAnsi="Calibri" w:cs="Calibri"/>
                        <w:i/>
                        <w:sz w:val="16"/>
                        <w:szCs w:val="16"/>
                      </w:rPr>
                      <w:t xml:space="preserve"> Wood and Three Mile Cross.</w:t>
                    </w:r>
                  </w:p>
                  <w:p w14:paraId="331AF91B" w14:textId="77777777" w:rsidR="00D419D8" w:rsidRPr="00090DEF" w:rsidRDefault="00D419D8" w:rsidP="00892977">
                    <w:pPr>
                      <w:rPr>
                        <w:rFonts w:ascii="Calibri" w:hAnsi="Calibri" w:cs="Calibri"/>
                        <w:sz w:val="16"/>
                        <w:szCs w:val="16"/>
                      </w:rPr>
                    </w:pPr>
                  </w:p>
                </w:txbxContent>
              </v:textbox>
            </v:shape>
          </w:pict>
        </mc:Fallback>
      </mc:AlternateContent>
    </w:r>
    <w:r>
      <w:rPr>
        <w:i/>
      </w:rPr>
      <w:tab/>
    </w:r>
    <w:r w:rsidRPr="001C5410">
      <w:rPr>
        <w:i/>
        <w:noProof/>
      </w:rPr>
      <w:drawing>
        <wp:inline distT="0" distB="0" distL="0" distR="0" wp14:anchorId="698C8D77" wp14:editId="501C0D02">
          <wp:extent cx="91440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81000"/>
                  </a:xfrm>
                  <a:prstGeom prst="rect">
                    <a:avLst/>
                  </a:prstGeom>
                  <a:noFill/>
                  <a:ln>
                    <a:noFill/>
                  </a:ln>
                </pic:spPr>
              </pic:pic>
            </a:graphicData>
          </a:graphic>
        </wp:inline>
      </w:drawing>
    </w:r>
    <w:r>
      <w:rPr>
        <w: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594D0" w14:textId="77777777" w:rsidR="002A4CD0" w:rsidRDefault="002A4CD0">
      <w:r>
        <w:separator/>
      </w:r>
    </w:p>
  </w:footnote>
  <w:footnote w:type="continuationSeparator" w:id="0">
    <w:p w14:paraId="3BD04712" w14:textId="77777777" w:rsidR="002A4CD0" w:rsidRDefault="002A4CD0">
      <w:r>
        <w:continuationSeparator/>
      </w:r>
    </w:p>
  </w:footnote>
  <w:footnote w:type="continuationNotice" w:id="1">
    <w:p w14:paraId="6EECBEE7" w14:textId="77777777" w:rsidR="002A4CD0" w:rsidRDefault="002A4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1CD0A" w14:textId="77777777" w:rsidR="00D419D8" w:rsidRDefault="00DA6F3D">
    <w:pPr>
      <w:pStyle w:val="Header"/>
    </w:pPr>
    <w:r>
      <w:rPr>
        <w:noProof/>
      </w:rPr>
      <w:pict w14:anchorId="0571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920534" o:spid="_x0000_s2053" type="#_x0000_t136" style="position:absolute;left:0;text-align:left;margin-left:0;margin-top:0;width:471.1pt;height:188.4pt;rotation:315;z-index:-25165823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9295" w14:textId="77777777" w:rsidR="00D419D8" w:rsidRDefault="00DA6F3D">
    <w:pPr>
      <w:pStyle w:val="Header"/>
    </w:pPr>
    <w:r>
      <w:rPr>
        <w:noProof/>
      </w:rPr>
      <w:pict w14:anchorId="7C9800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920535" o:spid="_x0000_s2054" type="#_x0000_t136" style="position:absolute;left:0;text-align:left;margin-left:0;margin-top:0;width:471.1pt;height:219.6pt;rotation:315;z-index:-251658237;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42"/>
    </w:tblGrid>
    <w:tr w:rsidR="00D419D8" w14:paraId="0B385ACB" w14:textId="77777777" w:rsidTr="006E3578">
      <w:tc>
        <w:tcPr>
          <w:tcW w:w="1242" w:type="dxa"/>
          <w:shd w:val="clear" w:color="auto" w:fill="auto"/>
        </w:tcPr>
        <w:p w14:paraId="57EE542E" w14:textId="77777777" w:rsidR="00D419D8" w:rsidRDefault="00D419D8" w:rsidP="006E3578">
          <w:pPr>
            <w:pStyle w:val="Header"/>
            <w:tabs>
              <w:tab w:val="clear" w:pos="4820"/>
              <w:tab w:val="clear" w:pos="8640"/>
            </w:tabs>
            <w:ind w:left="0" w:firstLine="0"/>
          </w:pPr>
          <w:r>
            <w:t>Minutes approved on:</w:t>
          </w:r>
        </w:p>
      </w:tc>
      <w:tc>
        <w:tcPr>
          <w:tcW w:w="1242" w:type="dxa"/>
          <w:shd w:val="clear" w:color="auto" w:fill="auto"/>
        </w:tcPr>
        <w:p w14:paraId="6D204D0A" w14:textId="77777777" w:rsidR="00D419D8" w:rsidRDefault="00D419D8" w:rsidP="006E3578">
          <w:pPr>
            <w:pStyle w:val="Header"/>
            <w:tabs>
              <w:tab w:val="clear" w:pos="4820"/>
              <w:tab w:val="clear" w:pos="8640"/>
            </w:tabs>
            <w:ind w:left="0" w:firstLine="0"/>
          </w:pPr>
        </w:p>
      </w:tc>
    </w:tr>
  </w:tbl>
  <w:p w14:paraId="0BFFCF6D" w14:textId="77777777" w:rsidR="00D419D8" w:rsidRDefault="00D419D8" w:rsidP="006E3578">
    <w:pPr>
      <w:pStyle w:val="Header"/>
      <w:tabs>
        <w:tab w:val="clear" w:pos="4820"/>
        <w:tab w:val="clear" w:pos="8640"/>
      </w:tabs>
      <w:ind w:left="0" w:firstLine="0"/>
    </w:pPr>
    <w:r>
      <w:rPr>
        <w:noProof/>
      </w:rPr>
      <w:drawing>
        <wp:anchor distT="0" distB="0" distL="114300" distR="114300" simplePos="0" relativeHeight="251658244" behindDoc="0" locked="0" layoutInCell="1" allowOverlap="1" wp14:anchorId="6E542D28" wp14:editId="2E554B26">
          <wp:simplePos x="0" y="0"/>
          <wp:positionH relativeFrom="column">
            <wp:posOffset>-150495</wp:posOffset>
          </wp:positionH>
          <wp:positionV relativeFrom="paragraph">
            <wp:posOffset>459105</wp:posOffset>
          </wp:positionV>
          <wp:extent cx="2303145" cy="966470"/>
          <wp:effectExtent l="0" t="0" r="0" b="0"/>
          <wp:wrapSquare wrapText="bothSides"/>
          <wp:docPr id="7" name="Picture 9" descr="header log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ader logo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145" cy="966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C54C7B" w14:textId="77777777" w:rsidR="00D419D8" w:rsidRDefault="00D419D8" w:rsidP="006E3578">
    <w:pPr>
      <w:pStyle w:val="Header"/>
      <w:tabs>
        <w:tab w:val="clear" w:pos="4820"/>
        <w:tab w:val="clear" w:pos="8640"/>
      </w:tabs>
      <w:ind w:left="7088" w:firstLine="0"/>
    </w:pPr>
    <w:r>
      <w:t xml:space="preserve">Clerk: </w:t>
    </w:r>
    <w:proofErr w:type="spellStart"/>
    <w:r>
      <w:t>Mr</w:t>
    </w:r>
    <w:proofErr w:type="spellEnd"/>
    <w:r>
      <w:t xml:space="preserve"> M. Balbini </w:t>
    </w:r>
    <w:r>
      <w:br/>
    </w:r>
    <w:r w:rsidRPr="002C7C07">
      <w:t>Shinfield Parish Ha</w:t>
    </w:r>
    <w:r>
      <w:t>ll</w:t>
    </w:r>
    <w:r>
      <w:br/>
      <w:t>School Green</w:t>
    </w:r>
    <w:r w:rsidRPr="002C7C07">
      <w:br/>
    </w:r>
    <w:r>
      <w:t>Shinfield</w:t>
    </w:r>
    <w:r>
      <w:br/>
    </w:r>
    <w:r>
      <w:rPr>
        <w:iCs/>
      </w:rPr>
      <w:t>Reading</w:t>
    </w:r>
    <w:r>
      <w:rPr>
        <w:iCs/>
      </w:rPr>
      <w:br/>
      <w:t>RG2 9EH</w:t>
    </w:r>
    <w:r w:rsidRPr="002C7C07">
      <w:rPr>
        <w:iCs/>
      </w:rPr>
      <w:t xml:space="preserve"> </w:t>
    </w:r>
    <w:r w:rsidRPr="002C7C07">
      <w:rPr>
        <w:iCs/>
      </w:rPr>
      <w:br/>
      <w:t>Tel: (0118) 988 8220</w:t>
    </w:r>
    <w:r>
      <w:rPr>
        <w:iCs/>
      </w:rPr>
      <w:br/>
    </w:r>
    <w:r w:rsidRPr="002C7C07">
      <w:t xml:space="preserve">E-mail: </w:t>
    </w:r>
    <w:r>
      <w:t>clerk@shinfieldparish.gov.uk</w:t>
    </w:r>
    <w:r w:rsidRPr="002C7C07">
      <w:t xml:space="preserve"> </w:t>
    </w:r>
    <w:r w:rsidRPr="002C7C07">
      <w:br/>
      <w:t>www.shinfieldparish.gov.uk</w:t>
    </w:r>
  </w:p>
  <w:p w14:paraId="7F13FA40" w14:textId="77777777" w:rsidR="00D419D8" w:rsidRDefault="00DA6F3D" w:rsidP="00F222E8">
    <w:pPr>
      <w:pStyle w:val="Header1"/>
      <w:tabs>
        <w:tab w:val="clear" w:pos="4820"/>
        <w:tab w:val="left" w:pos="6521"/>
      </w:tabs>
      <w:ind w:left="6521" w:hanging="6521"/>
    </w:pPr>
    <w:r>
      <w:rPr>
        <w:noProof/>
      </w:rPr>
      <w:pict w14:anchorId="1930AE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920533" o:spid="_x0000_s2052" type="#_x0000_t136" style="position:absolute;left:0;text-align:left;margin-left:0;margin-top:0;width:471.1pt;height:304.95pt;rotation:315;z-index:-251658239;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34A6878"/>
    <w:multiLevelType w:val="hybridMultilevel"/>
    <w:tmpl w:val="28B2A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553CA"/>
    <w:multiLevelType w:val="multilevel"/>
    <w:tmpl w:val="4AF29088"/>
    <w:lvl w:ilvl="0">
      <w:start w:val="4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25D42"/>
    <w:multiLevelType w:val="multilevel"/>
    <w:tmpl w:val="963AB52C"/>
    <w:lvl w:ilvl="0">
      <w:start w:val="1"/>
      <w:numFmt w:val="decimal"/>
      <w:pStyle w:val="List1"/>
      <w:lvlText w:val="%1."/>
      <w:lvlJc w:val="left"/>
      <w:pPr>
        <w:ind w:left="720" w:hanging="360"/>
      </w:pPr>
      <w:rPr>
        <w:rFonts w:hint="default"/>
      </w:rPr>
    </w:lvl>
    <w:lvl w:ilvl="1">
      <w:start w:val="1"/>
      <w:numFmt w:val="decimal"/>
      <w:pStyle w:val="Listtwo"/>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6466567"/>
    <w:multiLevelType w:val="hybridMultilevel"/>
    <w:tmpl w:val="86FE6940"/>
    <w:lvl w:ilvl="0" w:tplc="08090001">
      <w:start w:val="1"/>
      <w:numFmt w:val="bullet"/>
      <w:lvlText w:val=""/>
      <w:lvlJc w:val="left"/>
      <w:pPr>
        <w:ind w:left="1095" w:hanging="360"/>
      </w:pPr>
      <w:rPr>
        <w:rFonts w:ascii="Symbol" w:hAnsi="Symbol" w:hint="default"/>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abstractNum w:abstractNumId="5" w15:restartNumberingAfterBreak="0">
    <w:nsid w:val="077722A9"/>
    <w:multiLevelType w:val="hybridMultilevel"/>
    <w:tmpl w:val="AF4EB1C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9F121C9"/>
    <w:multiLevelType w:val="multilevel"/>
    <w:tmpl w:val="ADC4D106"/>
    <w:lvl w:ilvl="0">
      <w:start w:val="4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3004A9"/>
    <w:multiLevelType w:val="hybridMultilevel"/>
    <w:tmpl w:val="E0B05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800CC0"/>
    <w:multiLevelType w:val="hybridMultilevel"/>
    <w:tmpl w:val="A9603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873E2A"/>
    <w:multiLevelType w:val="hybridMultilevel"/>
    <w:tmpl w:val="D0A4C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8A0F8C"/>
    <w:multiLevelType w:val="multilevel"/>
    <w:tmpl w:val="2E1E871C"/>
    <w:lvl w:ilvl="0">
      <w:start w:val="15"/>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AC24EC"/>
    <w:multiLevelType w:val="hybridMultilevel"/>
    <w:tmpl w:val="620CD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AB5A03"/>
    <w:multiLevelType w:val="multilevel"/>
    <w:tmpl w:val="ED22CFB6"/>
    <w:lvl w:ilvl="0">
      <w:start w:val="25"/>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0013C"/>
    <w:multiLevelType w:val="multilevel"/>
    <w:tmpl w:val="214A685E"/>
    <w:lvl w:ilvl="0">
      <w:start w:val="145"/>
      <w:numFmt w:val="decimal"/>
      <w:lvlText w:val="%1"/>
      <w:lvlJc w:val="left"/>
      <w:pPr>
        <w:ind w:left="492" w:hanging="492"/>
      </w:pPr>
      <w:rPr>
        <w:rFonts w:hint="default"/>
        <w:u w:val="none"/>
      </w:rPr>
    </w:lvl>
    <w:lvl w:ilvl="1">
      <w:start w:val="3"/>
      <w:numFmt w:val="decimal"/>
      <w:lvlText w:val="%1.%2"/>
      <w:lvlJc w:val="left"/>
      <w:pPr>
        <w:ind w:left="945" w:hanging="492"/>
      </w:pPr>
      <w:rPr>
        <w:rFonts w:hint="default"/>
        <w:u w:val="none"/>
      </w:rPr>
    </w:lvl>
    <w:lvl w:ilvl="2">
      <w:start w:val="1"/>
      <w:numFmt w:val="decimal"/>
      <w:lvlText w:val="%1.%2.%3"/>
      <w:lvlJc w:val="left"/>
      <w:pPr>
        <w:ind w:left="1626" w:hanging="720"/>
      </w:pPr>
      <w:rPr>
        <w:rFonts w:hint="default"/>
        <w:u w:val="none"/>
      </w:rPr>
    </w:lvl>
    <w:lvl w:ilvl="3">
      <w:start w:val="1"/>
      <w:numFmt w:val="decimal"/>
      <w:lvlText w:val="%1.%2.%3.%4"/>
      <w:lvlJc w:val="left"/>
      <w:pPr>
        <w:ind w:left="2079" w:hanging="720"/>
      </w:pPr>
      <w:rPr>
        <w:rFonts w:hint="default"/>
        <w:u w:val="none"/>
      </w:rPr>
    </w:lvl>
    <w:lvl w:ilvl="4">
      <w:start w:val="1"/>
      <w:numFmt w:val="decimal"/>
      <w:lvlText w:val="%1.%2.%3.%4.%5"/>
      <w:lvlJc w:val="left"/>
      <w:pPr>
        <w:ind w:left="2892" w:hanging="1080"/>
      </w:pPr>
      <w:rPr>
        <w:rFonts w:hint="default"/>
        <w:u w:val="none"/>
      </w:rPr>
    </w:lvl>
    <w:lvl w:ilvl="5">
      <w:start w:val="1"/>
      <w:numFmt w:val="decimal"/>
      <w:lvlText w:val="%1.%2.%3.%4.%5.%6"/>
      <w:lvlJc w:val="left"/>
      <w:pPr>
        <w:ind w:left="3345" w:hanging="1080"/>
      </w:pPr>
      <w:rPr>
        <w:rFonts w:hint="default"/>
        <w:u w:val="none"/>
      </w:rPr>
    </w:lvl>
    <w:lvl w:ilvl="6">
      <w:start w:val="1"/>
      <w:numFmt w:val="decimal"/>
      <w:lvlText w:val="%1.%2.%3.%4.%5.%6.%7"/>
      <w:lvlJc w:val="left"/>
      <w:pPr>
        <w:ind w:left="4158" w:hanging="1440"/>
      </w:pPr>
      <w:rPr>
        <w:rFonts w:hint="default"/>
        <w:u w:val="none"/>
      </w:rPr>
    </w:lvl>
    <w:lvl w:ilvl="7">
      <w:start w:val="1"/>
      <w:numFmt w:val="decimal"/>
      <w:lvlText w:val="%1.%2.%3.%4.%5.%6.%7.%8"/>
      <w:lvlJc w:val="left"/>
      <w:pPr>
        <w:ind w:left="4611" w:hanging="1440"/>
      </w:pPr>
      <w:rPr>
        <w:rFonts w:hint="default"/>
        <w:u w:val="none"/>
      </w:rPr>
    </w:lvl>
    <w:lvl w:ilvl="8">
      <w:start w:val="1"/>
      <w:numFmt w:val="decimal"/>
      <w:lvlText w:val="%1.%2.%3.%4.%5.%6.%7.%8.%9"/>
      <w:lvlJc w:val="left"/>
      <w:pPr>
        <w:ind w:left="5064" w:hanging="1440"/>
      </w:pPr>
      <w:rPr>
        <w:rFonts w:hint="default"/>
        <w:u w:val="none"/>
      </w:rPr>
    </w:lvl>
  </w:abstractNum>
  <w:abstractNum w:abstractNumId="14" w15:restartNumberingAfterBreak="0">
    <w:nsid w:val="27006803"/>
    <w:multiLevelType w:val="hybridMultilevel"/>
    <w:tmpl w:val="0C44D7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0B24912"/>
    <w:multiLevelType w:val="hybridMultilevel"/>
    <w:tmpl w:val="08445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CB19C6"/>
    <w:multiLevelType w:val="hybridMultilevel"/>
    <w:tmpl w:val="F1365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BD416C"/>
    <w:multiLevelType w:val="multilevel"/>
    <w:tmpl w:val="FCE22740"/>
    <w:lvl w:ilvl="0">
      <w:start w:val="25"/>
      <w:numFmt w:val="decimal"/>
      <w:lvlText w:val="%1"/>
      <w:lvlJc w:val="left"/>
      <w:pPr>
        <w:ind w:left="552" w:hanging="552"/>
      </w:pPr>
      <w:rPr>
        <w:rFonts w:hint="default"/>
      </w:rPr>
    </w:lvl>
    <w:lvl w:ilvl="1">
      <w:start w:val="6"/>
      <w:numFmt w:val="decimal"/>
      <w:lvlText w:val="%1.%2"/>
      <w:lvlJc w:val="left"/>
      <w:pPr>
        <w:ind w:left="552" w:hanging="55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865E00"/>
    <w:multiLevelType w:val="hybridMultilevel"/>
    <w:tmpl w:val="0346E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F14CD"/>
    <w:multiLevelType w:val="multilevel"/>
    <w:tmpl w:val="4DA04DEA"/>
    <w:lvl w:ilvl="0">
      <w:start w:val="26"/>
      <w:numFmt w:val="decimal"/>
      <w:lvlText w:val="%1"/>
      <w:lvlJc w:val="left"/>
      <w:pPr>
        <w:ind w:left="552" w:hanging="552"/>
      </w:pPr>
      <w:rPr>
        <w:rFonts w:hint="default"/>
      </w:rPr>
    </w:lvl>
    <w:lvl w:ilvl="1">
      <w:start w:val="5"/>
      <w:numFmt w:val="decimal"/>
      <w:lvlText w:val="%1.%2"/>
      <w:lvlJc w:val="left"/>
      <w:pPr>
        <w:ind w:left="552" w:hanging="55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DC784A"/>
    <w:multiLevelType w:val="hybridMultilevel"/>
    <w:tmpl w:val="F4088110"/>
    <w:lvl w:ilvl="0" w:tplc="D5C0D8B0">
      <w:start w:val="1"/>
      <w:numFmt w:val="decimal"/>
      <w:lvlText w:val="%1"/>
      <w:lvlJc w:val="left"/>
      <w:pPr>
        <w:ind w:left="720" w:hanging="360"/>
      </w:pPr>
      <w:rPr>
        <w:rFonts w:ascii="Calibri" w:eastAsia="Times New Roman" w:hAnsi="Calibri"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01454"/>
    <w:multiLevelType w:val="hybridMultilevel"/>
    <w:tmpl w:val="23FE0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C04C1B"/>
    <w:multiLevelType w:val="multilevel"/>
    <w:tmpl w:val="C9D20E9E"/>
    <w:lvl w:ilvl="0">
      <w:start w:val="4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57730A1"/>
    <w:multiLevelType w:val="hybridMultilevel"/>
    <w:tmpl w:val="5ED0C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6451FA"/>
    <w:multiLevelType w:val="hybridMultilevel"/>
    <w:tmpl w:val="4A9CB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2F284B"/>
    <w:multiLevelType w:val="hybridMultilevel"/>
    <w:tmpl w:val="F500C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B012FA"/>
    <w:multiLevelType w:val="hybridMultilevel"/>
    <w:tmpl w:val="8DB6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FE31F8"/>
    <w:multiLevelType w:val="hybridMultilevel"/>
    <w:tmpl w:val="77B02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D77579"/>
    <w:multiLevelType w:val="hybridMultilevel"/>
    <w:tmpl w:val="EC749F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DDA08A8"/>
    <w:multiLevelType w:val="hybridMultilevel"/>
    <w:tmpl w:val="6B8E7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E2F86"/>
    <w:multiLevelType w:val="hybridMultilevel"/>
    <w:tmpl w:val="5E1A8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E63F98"/>
    <w:multiLevelType w:val="multilevel"/>
    <w:tmpl w:val="D28E330A"/>
    <w:lvl w:ilvl="0">
      <w:start w:val="25"/>
      <w:numFmt w:val="decimal"/>
      <w:lvlText w:val="%1"/>
      <w:lvlJc w:val="left"/>
      <w:pPr>
        <w:ind w:left="552" w:hanging="552"/>
      </w:pPr>
      <w:rPr>
        <w:rFonts w:hint="default"/>
      </w:rPr>
    </w:lvl>
    <w:lvl w:ilvl="1">
      <w:start w:val="6"/>
      <w:numFmt w:val="decimal"/>
      <w:lvlText w:val="%1.%2"/>
      <w:lvlJc w:val="left"/>
      <w:pPr>
        <w:ind w:left="552" w:hanging="55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365986"/>
    <w:multiLevelType w:val="multilevel"/>
    <w:tmpl w:val="671E50C4"/>
    <w:lvl w:ilvl="0">
      <w:start w:val="26"/>
      <w:numFmt w:val="decimal"/>
      <w:lvlText w:val="%1"/>
      <w:lvlJc w:val="left"/>
      <w:pPr>
        <w:ind w:left="552" w:hanging="552"/>
      </w:pPr>
      <w:rPr>
        <w:rFonts w:hint="default"/>
      </w:rPr>
    </w:lvl>
    <w:lvl w:ilvl="1">
      <w:start w:val="6"/>
      <w:numFmt w:val="decimal"/>
      <w:lvlText w:val="%1.%2"/>
      <w:lvlJc w:val="left"/>
      <w:pPr>
        <w:ind w:left="552" w:hanging="55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B34F15"/>
    <w:multiLevelType w:val="hybridMultilevel"/>
    <w:tmpl w:val="18CCA93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7D447D2B"/>
    <w:multiLevelType w:val="multilevel"/>
    <w:tmpl w:val="75CC6F5E"/>
    <w:lvl w:ilvl="0">
      <w:start w:val="57"/>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8"/>
  </w:num>
  <w:num w:numId="4">
    <w:abstractNumId w:val="13"/>
  </w:num>
  <w:num w:numId="5">
    <w:abstractNumId w:val="26"/>
  </w:num>
  <w:num w:numId="6">
    <w:abstractNumId w:val="10"/>
  </w:num>
  <w:num w:numId="7">
    <w:abstractNumId w:val="29"/>
  </w:num>
  <w:num w:numId="8">
    <w:abstractNumId w:val="23"/>
  </w:num>
  <w:num w:numId="9">
    <w:abstractNumId w:val="24"/>
  </w:num>
  <w:num w:numId="10">
    <w:abstractNumId w:val="18"/>
  </w:num>
  <w:num w:numId="11">
    <w:abstractNumId w:val="12"/>
  </w:num>
  <w:num w:numId="12">
    <w:abstractNumId w:val="33"/>
  </w:num>
  <w:num w:numId="13">
    <w:abstractNumId w:val="28"/>
  </w:num>
  <w:num w:numId="14">
    <w:abstractNumId w:val="11"/>
  </w:num>
  <w:num w:numId="15">
    <w:abstractNumId w:val="16"/>
  </w:num>
  <w:num w:numId="16">
    <w:abstractNumId w:val="32"/>
  </w:num>
  <w:num w:numId="17">
    <w:abstractNumId w:val="19"/>
  </w:num>
  <w:num w:numId="18">
    <w:abstractNumId w:val="17"/>
  </w:num>
  <w:num w:numId="19">
    <w:abstractNumId w:val="31"/>
  </w:num>
  <w:num w:numId="20">
    <w:abstractNumId w:val="7"/>
  </w:num>
  <w:num w:numId="21">
    <w:abstractNumId w:val="27"/>
  </w:num>
  <w:num w:numId="22">
    <w:abstractNumId w:val="21"/>
  </w:num>
  <w:num w:numId="23">
    <w:abstractNumId w:val="9"/>
  </w:num>
  <w:num w:numId="24">
    <w:abstractNumId w:val="2"/>
  </w:num>
  <w:num w:numId="25">
    <w:abstractNumId w:val="20"/>
  </w:num>
  <w:num w:numId="26">
    <w:abstractNumId w:val="25"/>
  </w:num>
  <w:num w:numId="27">
    <w:abstractNumId w:val="5"/>
  </w:num>
  <w:num w:numId="28">
    <w:abstractNumId w:val="15"/>
  </w:num>
  <w:num w:numId="29">
    <w:abstractNumId w:val="4"/>
  </w:num>
  <w:num w:numId="30">
    <w:abstractNumId w:val="22"/>
  </w:num>
  <w:num w:numId="31">
    <w:abstractNumId w:val="6"/>
  </w:num>
  <w:num w:numId="32">
    <w:abstractNumId w:val="1"/>
  </w:num>
  <w:num w:numId="33">
    <w:abstractNumId w:val="34"/>
  </w:num>
  <w:num w:numId="34">
    <w:abstractNumId w:val="30"/>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en-US" w:vendorID="8" w:dllVersion="513" w:checkStyle="1"/>
  <w:activeWritingStyle w:appName="MSWord" w:lang="en-GB" w:vendorID="8" w:dllVersion="513" w:checkStyle="1"/>
  <w:proofState w:spelling="clean" w:grammar="clean"/>
  <w:attachedTemplate r:id="rId1"/>
  <w:linkStyles/>
  <w:defaultTabStop w:val="2268"/>
  <w:displayHorizontalDrawingGridEvery w:val="0"/>
  <w:displayVerticalDrawingGridEvery w:val="0"/>
  <w:doNotUseMarginsForDrawingGridOrigin/>
  <w:noPunctuationKerning/>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05E4"/>
    <w:rsid w:val="000006AC"/>
    <w:rsid w:val="000008DC"/>
    <w:rsid w:val="00000D52"/>
    <w:rsid w:val="00000FF1"/>
    <w:rsid w:val="000010F0"/>
    <w:rsid w:val="0000151F"/>
    <w:rsid w:val="000016E3"/>
    <w:rsid w:val="000019FD"/>
    <w:rsid w:val="00001EB1"/>
    <w:rsid w:val="00001F2A"/>
    <w:rsid w:val="000020CB"/>
    <w:rsid w:val="00002124"/>
    <w:rsid w:val="00002827"/>
    <w:rsid w:val="00002DAF"/>
    <w:rsid w:val="00003503"/>
    <w:rsid w:val="00003657"/>
    <w:rsid w:val="00003828"/>
    <w:rsid w:val="00003835"/>
    <w:rsid w:val="00003E21"/>
    <w:rsid w:val="00005075"/>
    <w:rsid w:val="00005403"/>
    <w:rsid w:val="000065CD"/>
    <w:rsid w:val="00006AE3"/>
    <w:rsid w:val="0000704A"/>
    <w:rsid w:val="00007280"/>
    <w:rsid w:val="000072BB"/>
    <w:rsid w:val="00007606"/>
    <w:rsid w:val="0001011C"/>
    <w:rsid w:val="00010549"/>
    <w:rsid w:val="000106C9"/>
    <w:rsid w:val="00010B67"/>
    <w:rsid w:val="00010D69"/>
    <w:rsid w:val="00010DAE"/>
    <w:rsid w:val="000112C5"/>
    <w:rsid w:val="0001158C"/>
    <w:rsid w:val="0001159C"/>
    <w:rsid w:val="00011612"/>
    <w:rsid w:val="0001176F"/>
    <w:rsid w:val="00011D22"/>
    <w:rsid w:val="000122B5"/>
    <w:rsid w:val="0001231A"/>
    <w:rsid w:val="00012653"/>
    <w:rsid w:val="0001296E"/>
    <w:rsid w:val="000135DA"/>
    <w:rsid w:val="00013E2E"/>
    <w:rsid w:val="00014418"/>
    <w:rsid w:val="0001448D"/>
    <w:rsid w:val="000151AF"/>
    <w:rsid w:val="000157C1"/>
    <w:rsid w:val="00015A79"/>
    <w:rsid w:val="00015EDC"/>
    <w:rsid w:val="000160D3"/>
    <w:rsid w:val="0001638E"/>
    <w:rsid w:val="0001653C"/>
    <w:rsid w:val="00016648"/>
    <w:rsid w:val="000167F8"/>
    <w:rsid w:val="00016820"/>
    <w:rsid w:val="00016B4D"/>
    <w:rsid w:val="00016B89"/>
    <w:rsid w:val="00017683"/>
    <w:rsid w:val="0001790B"/>
    <w:rsid w:val="000204C5"/>
    <w:rsid w:val="00021365"/>
    <w:rsid w:val="00021A8A"/>
    <w:rsid w:val="00022167"/>
    <w:rsid w:val="0002241C"/>
    <w:rsid w:val="00022C38"/>
    <w:rsid w:val="000234C8"/>
    <w:rsid w:val="0002380D"/>
    <w:rsid w:val="0002483F"/>
    <w:rsid w:val="00025591"/>
    <w:rsid w:val="00025931"/>
    <w:rsid w:val="00025D36"/>
    <w:rsid w:val="000272CE"/>
    <w:rsid w:val="000273D7"/>
    <w:rsid w:val="00027840"/>
    <w:rsid w:val="000278B6"/>
    <w:rsid w:val="00027D25"/>
    <w:rsid w:val="00030221"/>
    <w:rsid w:val="0003139B"/>
    <w:rsid w:val="0003191E"/>
    <w:rsid w:val="00031A0E"/>
    <w:rsid w:val="00031BF3"/>
    <w:rsid w:val="00031F87"/>
    <w:rsid w:val="0003290E"/>
    <w:rsid w:val="00032AA5"/>
    <w:rsid w:val="0003314C"/>
    <w:rsid w:val="000343AD"/>
    <w:rsid w:val="0003512A"/>
    <w:rsid w:val="00035447"/>
    <w:rsid w:val="00035521"/>
    <w:rsid w:val="0003568C"/>
    <w:rsid w:val="000356F5"/>
    <w:rsid w:val="00035922"/>
    <w:rsid w:val="00036079"/>
    <w:rsid w:val="00036675"/>
    <w:rsid w:val="00036750"/>
    <w:rsid w:val="00036CA0"/>
    <w:rsid w:val="000370C8"/>
    <w:rsid w:val="00037450"/>
    <w:rsid w:val="000403F2"/>
    <w:rsid w:val="0004077F"/>
    <w:rsid w:val="00040B85"/>
    <w:rsid w:val="00040C28"/>
    <w:rsid w:val="00040E21"/>
    <w:rsid w:val="00040E2F"/>
    <w:rsid w:val="000432AF"/>
    <w:rsid w:val="000437B6"/>
    <w:rsid w:val="00043C4A"/>
    <w:rsid w:val="000440F5"/>
    <w:rsid w:val="00044105"/>
    <w:rsid w:val="000446A7"/>
    <w:rsid w:val="00044AC9"/>
    <w:rsid w:val="00044FB7"/>
    <w:rsid w:val="00045459"/>
    <w:rsid w:val="00046375"/>
    <w:rsid w:val="00046A3E"/>
    <w:rsid w:val="00047909"/>
    <w:rsid w:val="00047C3E"/>
    <w:rsid w:val="00047FF1"/>
    <w:rsid w:val="000502C7"/>
    <w:rsid w:val="00050D2F"/>
    <w:rsid w:val="00051414"/>
    <w:rsid w:val="000514D0"/>
    <w:rsid w:val="00051714"/>
    <w:rsid w:val="00051A40"/>
    <w:rsid w:val="0005241F"/>
    <w:rsid w:val="000524B5"/>
    <w:rsid w:val="00052BE7"/>
    <w:rsid w:val="00052F34"/>
    <w:rsid w:val="0005364D"/>
    <w:rsid w:val="00053690"/>
    <w:rsid w:val="00053693"/>
    <w:rsid w:val="00053DD0"/>
    <w:rsid w:val="00055712"/>
    <w:rsid w:val="000561C8"/>
    <w:rsid w:val="00056FFD"/>
    <w:rsid w:val="000574E9"/>
    <w:rsid w:val="000576B3"/>
    <w:rsid w:val="00057AF5"/>
    <w:rsid w:val="00057C63"/>
    <w:rsid w:val="00060D4E"/>
    <w:rsid w:val="000617F3"/>
    <w:rsid w:val="00061952"/>
    <w:rsid w:val="00061B06"/>
    <w:rsid w:val="00062690"/>
    <w:rsid w:val="000626A4"/>
    <w:rsid w:val="00062A9D"/>
    <w:rsid w:val="00062D91"/>
    <w:rsid w:val="00063061"/>
    <w:rsid w:val="000636C1"/>
    <w:rsid w:val="00063B02"/>
    <w:rsid w:val="00063EB3"/>
    <w:rsid w:val="00063FFE"/>
    <w:rsid w:val="0006432D"/>
    <w:rsid w:val="00064CAA"/>
    <w:rsid w:val="0006620F"/>
    <w:rsid w:val="000664C5"/>
    <w:rsid w:val="000664E4"/>
    <w:rsid w:val="00066865"/>
    <w:rsid w:val="0006691B"/>
    <w:rsid w:val="00066ACC"/>
    <w:rsid w:val="00066D46"/>
    <w:rsid w:val="00067041"/>
    <w:rsid w:val="0006729A"/>
    <w:rsid w:val="00067FC7"/>
    <w:rsid w:val="00070325"/>
    <w:rsid w:val="00070707"/>
    <w:rsid w:val="00070739"/>
    <w:rsid w:val="00070AE5"/>
    <w:rsid w:val="00070CCE"/>
    <w:rsid w:val="00070E22"/>
    <w:rsid w:val="00071033"/>
    <w:rsid w:val="000713A4"/>
    <w:rsid w:val="00071C7B"/>
    <w:rsid w:val="0007205E"/>
    <w:rsid w:val="00072621"/>
    <w:rsid w:val="00072AB8"/>
    <w:rsid w:val="000738B8"/>
    <w:rsid w:val="00074E36"/>
    <w:rsid w:val="00076109"/>
    <w:rsid w:val="00077019"/>
    <w:rsid w:val="0007721B"/>
    <w:rsid w:val="00077855"/>
    <w:rsid w:val="00077ADC"/>
    <w:rsid w:val="00077D7F"/>
    <w:rsid w:val="0008050B"/>
    <w:rsid w:val="00080BBD"/>
    <w:rsid w:val="00080FAF"/>
    <w:rsid w:val="0008160D"/>
    <w:rsid w:val="000817C4"/>
    <w:rsid w:val="00081C38"/>
    <w:rsid w:val="00081DB3"/>
    <w:rsid w:val="0008237F"/>
    <w:rsid w:val="0008281C"/>
    <w:rsid w:val="0008366C"/>
    <w:rsid w:val="00084244"/>
    <w:rsid w:val="0008436F"/>
    <w:rsid w:val="000851E5"/>
    <w:rsid w:val="000864AA"/>
    <w:rsid w:val="00087681"/>
    <w:rsid w:val="000908D1"/>
    <w:rsid w:val="00090BD7"/>
    <w:rsid w:val="00090D5B"/>
    <w:rsid w:val="00090F74"/>
    <w:rsid w:val="00090FC1"/>
    <w:rsid w:val="000913B8"/>
    <w:rsid w:val="000914ED"/>
    <w:rsid w:val="00091611"/>
    <w:rsid w:val="0009167B"/>
    <w:rsid w:val="00091735"/>
    <w:rsid w:val="00091C16"/>
    <w:rsid w:val="00091D16"/>
    <w:rsid w:val="000921B1"/>
    <w:rsid w:val="00092689"/>
    <w:rsid w:val="0009268D"/>
    <w:rsid w:val="00092941"/>
    <w:rsid w:val="000931E9"/>
    <w:rsid w:val="000935D0"/>
    <w:rsid w:val="00093D2E"/>
    <w:rsid w:val="00093E29"/>
    <w:rsid w:val="00093F91"/>
    <w:rsid w:val="000946EC"/>
    <w:rsid w:val="0009480F"/>
    <w:rsid w:val="00094D22"/>
    <w:rsid w:val="0009544A"/>
    <w:rsid w:val="00095640"/>
    <w:rsid w:val="00096014"/>
    <w:rsid w:val="00096031"/>
    <w:rsid w:val="000961C8"/>
    <w:rsid w:val="00096540"/>
    <w:rsid w:val="00096582"/>
    <w:rsid w:val="00096AFD"/>
    <w:rsid w:val="000976DC"/>
    <w:rsid w:val="000A01C9"/>
    <w:rsid w:val="000A01D4"/>
    <w:rsid w:val="000A0578"/>
    <w:rsid w:val="000A05EC"/>
    <w:rsid w:val="000A06A3"/>
    <w:rsid w:val="000A0B4D"/>
    <w:rsid w:val="000A0FCE"/>
    <w:rsid w:val="000A164F"/>
    <w:rsid w:val="000A1692"/>
    <w:rsid w:val="000A1B46"/>
    <w:rsid w:val="000A1CE2"/>
    <w:rsid w:val="000A2529"/>
    <w:rsid w:val="000A25A9"/>
    <w:rsid w:val="000A26F4"/>
    <w:rsid w:val="000A2A99"/>
    <w:rsid w:val="000A2ECE"/>
    <w:rsid w:val="000A2F31"/>
    <w:rsid w:val="000A34C0"/>
    <w:rsid w:val="000A3647"/>
    <w:rsid w:val="000A427E"/>
    <w:rsid w:val="000A4414"/>
    <w:rsid w:val="000A454B"/>
    <w:rsid w:val="000A45D7"/>
    <w:rsid w:val="000A4616"/>
    <w:rsid w:val="000A48C0"/>
    <w:rsid w:val="000A4D1B"/>
    <w:rsid w:val="000A527A"/>
    <w:rsid w:val="000A53F6"/>
    <w:rsid w:val="000A564A"/>
    <w:rsid w:val="000A59E8"/>
    <w:rsid w:val="000A5B85"/>
    <w:rsid w:val="000A5BC0"/>
    <w:rsid w:val="000A74E4"/>
    <w:rsid w:val="000A7646"/>
    <w:rsid w:val="000A7811"/>
    <w:rsid w:val="000B0230"/>
    <w:rsid w:val="000B07D2"/>
    <w:rsid w:val="000B0A1E"/>
    <w:rsid w:val="000B0D6F"/>
    <w:rsid w:val="000B0F19"/>
    <w:rsid w:val="000B1847"/>
    <w:rsid w:val="000B209E"/>
    <w:rsid w:val="000B2210"/>
    <w:rsid w:val="000B2B28"/>
    <w:rsid w:val="000B2D8D"/>
    <w:rsid w:val="000B30EE"/>
    <w:rsid w:val="000B32BE"/>
    <w:rsid w:val="000B37F8"/>
    <w:rsid w:val="000B3ABB"/>
    <w:rsid w:val="000B3D05"/>
    <w:rsid w:val="000B40BE"/>
    <w:rsid w:val="000B47A1"/>
    <w:rsid w:val="000B4A5A"/>
    <w:rsid w:val="000B5757"/>
    <w:rsid w:val="000B57C2"/>
    <w:rsid w:val="000B57EB"/>
    <w:rsid w:val="000B5E76"/>
    <w:rsid w:val="000B618D"/>
    <w:rsid w:val="000B62B7"/>
    <w:rsid w:val="000B6437"/>
    <w:rsid w:val="000B6538"/>
    <w:rsid w:val="000B733C"/>
    <w:rsid w:val="000B7C1C"/>
    <w:rsid w:val="000C00B7"/>
    <w:rsid w:val="000C0129"/>
    <w:rsid w:val="000C08B0"/>
    <w:rsid w:val="000C100C"/>
    <w:rsid w:val="000C1738"/>
    <w:rsid w:val="000C1899"/>
    <w:rsid w:val="000C25B5"/>
    <w:rsid w:val="000C2B86"/>
    <w:rsid w:val="000C2CE5"/>
    <w:rsid w:val="000C2E7D"/>
    <w:rsid w:val="000C39BE"/>
    <w:rsid w:val="000C4657"/>
    <w:rsid w:val="000C50DA"/>
    <w:rsid w:val="000C5179"/>
    <w:rsid w:val="000C58AA"/>
    <w:rsid w:val="000C58D0"/>
    <w:rsid w:val="000C5D80"/>
    <w:rsid w:val="000C5F2F"/>
    <w:rsid w:val="000C626B"/>
    <w:rsid w:val="000C68F8"/>
    <w:rsid w:val="000C6980"/>
    <w:rsid w:val="000C6C04"/>
    <w:rsid w:val="000C6EC5"/>
    <w:rsid w:val="000C721F"/>
    <w:rsid w:val="000C73A0"/>
    <w:rsid w:val="000C73FC"/>
    <w:rsid w:val="000D004E"/>
    <w:rsid w:val="000D074A"/>
    <w:rsid w:val="000D0A7E"/>
    <w:rsid w:val="000D0B76"/>
    <w:rsid w:val="000D0F61"/>
    <w:rsid w:val="000D1348"/>
    <w:rsid w:val="000D1394"/>
    <w:rsid w:val="000D2031"/>
    <w:rsid w:val="000D2B85"/>
    <w:rsid w:val="000D2C33"/>
    <w:rsid w:val="000D2D21"/>
    <w:rsid w:val="000D357E"/>
    <w:rsid w:val="000D38C5"/>
    <w:rsid w:val="000D42D6"/>
    <w:rsid w:val="000D47CD"/>
    <w:rsid w:val="000D49E4"/>
    <w:rsid w:val="000D4A46"/>
    <w:rsid w:val="000D6307"/>
    <w:rsid w:val="000D662A"/>
    <w:rsid w:val="000D6951"/>
    <w:rsid w:val="000D70F7"/>
    <w:rsid w:val="000D7168"/>
    <w:rsid w:val="000D718F"/>
    <w:rsid w:val="000D7B12"/>
    <w:rsid w:val="000D7BA1"/>
    <w:rsid w:val="000E0289"/>
    <w:rsid w:val="000E058C"/>
    <w:rsid w:val="000E0867"/>
    <w:rsid w:val="000E13E6"/>
    <w:rsid w:val="000E1610"/>
    <w:rsid w:val="000E1DE1"/>
    <w:rsid w:val="000E20FF"/>
    <w:rsid w:val="000E223E"/>
    <w:rsid w:val="000E283A"/>
    <w:rsid w:val="000E2CCF"/>
    <w:rsid w:val="000E3962"/>
    <w:rsid w:val="000E4383"/>
    <w:rsid w:val="000E45F9"/>
    <w:rsid w:val="000E4D19"/>
    <w:rsid w:val="000E4F65"/>
    <w:rsid w:val="000E509D"/>
    <w:rsid w:val="000E511E"/>
    <w:rsid w:val="000E541F"/>
    <w:rsid w:val="000E5683"/>
    <w:rsid w:val="000E5D36"/>
    <w:rsid w:val="000E6457"/>
    <w:rsid w:val="000E6508"/>
    <w:rsid w:val="000E6CF1"/>
    <w:rsid w:val="000E7B59"/>
    <w:rsid w:val="000F032F"/>
    <w:rsid w:val="000F0BAB"/>
    <w:rsid w:val="000F162B"/>
    <w:rsid w:val="000F1CB2"/>
    <w:rsid w:val="000F1F34"/>
    <w:rsid w:val="000F207F"/>
    <w:rsid w:val="000F2214"/>
    <w:rsid w:val="000F2236"/>
    <w:rsid w:val="000F31A0"/>
    <w:rsid w:val="000F3CD2"/>
    <w:rsid w:val="000F3ED9"/>
    <w:rsid w:val="000F4536"/>
    <w:rsid w:val="000F49EB"/>
    <w:rsid w:val="000F4DA6"/>
    <w:rsid w:val="000F5A53"/>
    <w:rsid w:val="000F6004"/>
    <w:rsid w:val="000F6113"/>
    <w:rsid w:val="000F652E"/>
    <w:rsid w:val="000F670F"/>
    <w:rsid w:val="000F6C20"/>
    <w:rsid w:val="000F728D"/>
    <w:rsid w:val="000F75A7"/>
    <w:rsid w:val="000F7983"/>
    <w:rsid w:val="000F7FD2"/>
    <w:rsid w:val="00100340"/>
    <w:rsid w:val="00100D7D"/>
    <w:rsid w:val="00101029"/>
    <w:rsid w:val="00101678"/>
    <w:rsid w:val="001016EC"/>
    <w:rsid w:val="00101BDF"/>
    <w:rsid w:val="00101D99"/>
    <w:rsid w:val="00102090"/>
    <w:rsid w:val="001029A8"/>
    <w:rsid w:val="00102A77"/>
    <w:rsid w:val="00102FC6"/>
    <w:rsid w:val="0010305C"/>
    <w:rsid w:val="0010366F"/>
    <w:rsid w:val="001038CC"/>
    <w:rsid w:val="001040F2"/>
    <w:rsid w:val="00104179"/>
    <w:rsid w:val="001041D1"/>
    <w:rsid w:val="001045DC"/>
    <w:rsid w:val="001049A3"/>
    <w:rsid w:val="00104C4B"/>
    <w:rsid w:val="00104E80"/>
    <w:rsid w:val="00104EF0"/>
    <w:rsid w:val="001050B5"/>
    <w:rsid w:val="00105D62"/>
    <w:rsid w:val="00106002"/>
    <w:rsid w:val="001063A2"/>
    <w:rsid w:val="00106B69"/>
    <w:rsid w:val="00106FF3"/>
    <w:rsid w:val="0010738C"/>
    <w:rsid w:val="00110195"/>
    <w:rsid w:val="001107AA"/>
    <w:rsid w:val="0011086B"/>
    <w:rsid w:val="001108A5"/>
    <w:rsid w:val="001108DD"/>
    <w:rsid w:val="00110A6B"/>
    <w:rsid w:val="00110C63"/>
    <w:rsid w:val="00111042"/>
    <w:rsid w:val="00111B7B"/>
    <w:rsid w:val="00111E7C"/>
    <w:rsid w:val="001125ED"/>
    <w:rsid w:val="00112834"/>
    <w:rsid w:val="00112D2C"/>
    <w:rsid w:val="00112F7E"/>
    <w:rsid w:val="0011410C"/>
    <w:rsid w:val="00114585"/>
    <w:rsid w:val="00114A7E"/>
    <w:rsid w:val="0011559D"/>
    <w:rsid w:val="00115A31"/>
    <w:rsid w:val="00115D6C"/>
    <w:rsid w:val="00115EF4"/>
    <w:rsid w:val="00115F75"/>
    <w:rsid w:val="0011628F"/>
    <w:rsid w:val="00116A08"/>
    <w:rsid w:val="00116B19"/>
    <w:rsid w:val="00117D7D"/>
    <w:rsid w:val="001203F3"/>
    <w:rsid w:val="00120D35"/>
    <w:rsid w:val="00121860"/>
    <w:rsid w:val="001219EE"/>
    <w:rsid w:val="001221FF"/>
    <w:rsid w:val="00122E31"/>
    <w:rsid w:val="00122F1E"/>
    <w:rsid w:val="001231FA"/>
    <w:rsid w:val="00123C13"/>
    <w:rsid w:val="00123CE8"/>
    <w:rsid w:val="0012401D"/>
    <w:rsid w:val="001245C6"/>
    <w:rsid w:val="00124CB6"/>
    <w:rsid w:val="00125B5B"/>
    <w:rsid w:val="00126B29"/>
    <w:rsid w:val="00126C28"/>
    <w:rsid w:val="0012705D"/>
    <w:rsid w:val="00130184"/>
    <w:rsid w:val="001310E8"/>
    <w:rsid w:val="00131418"/>
    <w:rsid w:val="001314DD"/>
    <w:rsid w:val="00131808"/>
    <w:rsid w:val="00131F3D"/>
    <w:rsid w:val="001328FB"/>
    <w:rsid w:val="00132DD7"/>
    <w:rsid w:val="00133029"/>
    <w:rsid w:val="001334C7"/>
    <w:rsid w:val="00133F21"/>
    <w:rsid w:val="00134189"/>
    <w:rsid w:val="0013451E"/>
    <w:rsid w:val="001347FC"/>
    <w:rsid w:val="0013560C"/>
    <w:rsid w:val="00135EBA"/>
    <w:rsid w:val="00136B1E"/>
    <w:rsid w:val="00136C5B"/>
    <w:rsid w:val="001370F6"/>
    <w:rsid w:val="00137EEB"/>
    <w:rsid w:val="0014004D"/>
    <w:rsid w:val="001402A5"/>
    <w:rsid w:val="00140916"/>
    <w:rsid w:val="00141861"/>
    <w:rsid w:val="00141910"/>
    <w:rsid w:val="00141D17"/>
    <w:rsid w:val="00141FA8"/>
    <w:rsid w:val="00142587"/>
    <w:rsid w:val="0014259E"/>
    <w:rsid w:val="001430B7"/>
    <w:rsid w:val="001439DF"/>
    <w:rsid w:val="00145689"/>
    <w:rsid w:val="00145781"/>
    <w:rsid w:val="00145EA2"/>
    <w:rsid w:val="00146179"/>
    <w:rsid w:val="0014625A"/>
    <w:rsid w:val="0014729F"/>
    <w:rsid w:val="001503C0"/>
    <w:rsid w:val="001504D6"/>
    <w:rsid w:val="00150818"/>
    <w:rsid w:val="00150946"/>
    <w:rsid w:val="00150B62"/>
    <w:rsid w:val="00150E7A"/>
    <w:rsid w:val="00150EAF"/>
    <w:rsid w:val="001512BF"/>
    <w:rsid w:val="00151763"/>
    <w:rsid w:val="00151EEC"/>
    <w:rsid w:val="00151F9D"/>
    <w:rsid w:val="001522FA"/>
    <w:rsid w:val="00152558"/>
    <w:rsid w:val="00152605"/>
    <w:rsid w:val="001527DC"/>
    <w:rsid w:val="001528EB"/>
    <w:rsid w:val="00152981"/>
    <w:rsid w:val="00152BFE"/>
    <w:rsid w:val="00152D62"/>
    <w:rsid w:val="0015365F"/>
    <w:rsid w:val="00153CC5"/>
    <w:rsid w:val="0015400C"/>
    <w:rsid w:val="001540CF"/>
    <w:rsid w:val="00154751"/>
    <w:rsid w:val="001547A3"/>
    <w:rsid w:val="00154C22"/>
    <w:rsid w:val="00154F59"/>
    <w:rsid w:val="0015517A"/>
    <w:rsid w:val="00155B11"/>
    <w:rsid w:val="00155C55"/>
    <w:rsid w:val="0015615D"/>
    <w:rsid w:val="001562AF"/>
    <w:rsid w:val="001565D1"/>
    <w:rsid w:val="00156B04"/>
    <w:rsid w:val="0015720B"/>
    <w:rsid w:val="0015746B"/>
    <w:rsid w:val="00157BB1"/>
    <w:rsid w:val="00157D61"/>
    <w:rsid w:val="001602D0"/>
    <w:rsid w:val="00160498"/>
    <w:rsid w:val="00160D0B"/>
    <w:rsid w:val="001613D2"/>
    <w:rsid w:val="001618EE"/>
    <w:rsid w:val="00161A0C"/>
    <w:rsid w:val="00161EA4"/>
    <w:rsid w:val="00162130"/>
    <w:rsid w:val="001628B1"/>
    <w:rsid w:val="00162DAB"/>
    <w:rsid w:val="00162FDE"/>
    <w:rsid w:val="001639B6"/>
    <w:rsid w:val="00163B5A"/>
    <w:rsid w:val="00163C1B"/>
    <w:rsid w:val="00164081"/>
    <w:rsid w:val="00164E53"/>
    <w:rsid w:val="001654E1"/>
    <w:rsid w:val="0016554D"/>
    <w:rsid w:val="00165B29"/>
    <w:rsid w:val="00165BB8"/>
    <w:rsid w:val="00165E4B"/>
    <w:rsid w:val="001665C8"/>
    <w:rsid w:val="00166D2C"/>
    <w:rsid w:val="00167503"/>
    <w:rsid w:val="00167781"/>
    <w:rsid w:val="00167836"/>
    <w:rsid w:val="00167F7A"/>
    <w:rsid w:val="0017064B"/>
    <w:rsid w:val="00170A77"/>
    <w:rsid w:val="00170CAC"/>
    <w:rsid w:val="00170CF4"/>
    <w:rsid w:val="0017199F"/>
    <w:rsid w:val="00171DA8"/>
    <w:rsid w:val="001721B5"/>
    <w:rsid w:val="00172804"/>
    <w:rsid w:val="00172999"/>
    <w:rsid w:val="00172E80"/>
    <w:rsid w:val="00172FC4"/>
    <w:rsid w:val="00173690"/>
    <w:rsid w:val="00173C39"/>
    <w:rsid w:val="001741D1"/>
    <w:rsid w:val="001743D4"/>
    <w:rsid w:val="0017466A"/>
    <w:rsid w:val="00174921"/>
    <w:rsid w:val="00174A68"/>
    <w:rsid w:val="00175499"/>
    <w:rsid w:val="00175522"/>
    <w:rsid w:val="001758BF"/>
    <w:rsid w:val="001765E4"/>
    <w:rsid w:val="001766B5"/>
    <w:rsid w:val="00176A04"/>
    <w:rsid w:val="00177470"/>
    <w:rsid w:val="00177CFD"/>
    <w:rsid w:val="00177E7B"/>
    <w:rsid w:val="001800C1"/>
    <w:rsid w:val="00180AB1"/>
    <w:rsid w:val="00180ED4"/>
    <w:rsid w:val="001810C0"/>
    <w:rsid w:val="0018133A"/>
    <w:rsid w:val="00181853"/>
    <w:rsid w:val="00181A21"/>
    <w:rsid w:val="00181FF0"/>
    <w:rsid w:val="00182406"/>
    <w:rsid w:val="00182B97"/>
    <w:rsid w:val="001843BB"/>
    <w:rsid w:val="001847D5"/>
    <w:rsid w:val="0018558D"/>
    <w:rsid w:val="00185618"/>
    <w:rsid w:val="00185AE5"/>
    <w:rsid w:val="00185FBD"/>
    <w:rsid w:val="0018663A"/>
    <w:rsid w:val="001869A1"/>
    <w:rsid w:val="00186E51"/>
    <w:rsid w:val="00186ED5"/>
    <w:rsid w:val="00187114"/>
    <w:rsid w:val="0018759F"/>
    <w:rsid w:val="00190315"/>
    <w:rsid w:val="00191667"/>
    <w:rsid w:val="0019189C"/>
    <w:rsid w:val="00191B12"/>
    <w:rsid w:val="001926A7"/>
    <w:rsid w:val="00192AFC"/>
    <w:rsid w:val="00192BC4"/>
    <w:rsid w:val="001935A3"/>
    <w:rsid w:val="00193E61"/>
    <w:rsid w:val="00194248"/>
    <w:rsid w:val="001950CB"/>
    <w:rsid w:val="00195836"/>
    <w:rsid w:val="00195DA2"/>
    <w:rsid w:val="00195E71"/>
    <w:rsid w:val="00195F62"/>
    <w:rsid w:val="0019690E"/>
    <w:rsid w:val="00196FA4"/>
    <w:rsid w:val="001974B6"/>
    <w:rsid w:val="00197911"/>
    <w:rsid w:val="00197D27"/>
    <w:rsid w:val="001A0502"/>
    <w:rsid w:val="001A0577"/>
    <w:rsid w:val="001A0E2A"/>
    <w:rsid w:val="001A10AD"/>
    <w:rsid w:val="001A127A"/>
    <w:rsid w:val="001A12E3"/>
    <w:rsid w:val="001A13FF"/>
    <w:rsid w:val="001A142D"/>
    <w:rsid w:val="001A1BCA"/>
    <w:rsid w:val="001A2027"/>
    <w:rsid w:val="001A2219"/>
    <w:rsid w:val="001A2273"/>
    <w:rsid w:val="001A2363"/>
    <w:rsid w:val="001A2CF2"/>
    <w:rsid w:val="001A30DB"/>
    <w:rsid w:val="001A38BC"/>
    <w:rsid w:val="001A3EE1"/>
    <w:rsid w:val="001A4705"/>
    <w:rsid w:val="001A56C5"/>
    <w:rsid w:val="001A5758"/>
    <w:rsid w:val="001A6D28"/>
    <w:rsid w:val="001A6E35"/>
    <w:rsid w:val="001A703B"/>
    <w:rsid w:val="001A70DB"/>
    <w:rsid w:val="001A7349"/>
    <w:rsid w:val="001A75FE"/>
    <w:rsid w:val="001A7C79"/>
    <w:rsid w:val="001A7DBC"/>
    <w:rsid w:val="001A7F19"/>
    <w:rsid w:val="001B0268"/>
    <w:rsid w:val="001B052C"/>
    <w:rsid w:val="001B05C9"/>
    <w:rsid w:val="001B0807"/>
    <w:rsid w:val="001B1C1D"/>
    <w:rsid w:val="001B1DFF"/>
    <w:rsid w:val="001B1F14"/>
    <w:rsid w:val="001B2687"/>
    <w:rsid w:val="001B27E6"/>
    <w:rsid w:val="001B281E"/>
    <w:rsid w:val="001B2A0E"/>
    <w:rsid w:val="001B2A5C"/>
    <w:rsid w:val="001B2C7E"/>
    <w:rsid w:val="001B2ECC"/>
    <w:rsid w:val="001B4698"/>
    <w:rsid w:val="001B46EF"/>
    <w:rsid w:val="001B4704"/>
    <w:rsid w:val="001B4BC1"/>
    <w:rsid w:val="001B4F9B"/>
    <w:rsid w:val="001B5848"/>
    <w:rsid w:val="001B5F77"/>
    <w:rsid w:val="001B61C3"/>
    <w:rsid w:val="001B63E4"/>
    <w:rsid w:val="001B6799"/>
    <w:rsid w:val="001B7D36"/>
    <w:rsid w:val="001C13FB"/>
    <w:rsid w:val="001C1604"/>
    <w:rsid w:val="001C1ADD"/>
    <w:rsid w:val="001C2885"/>
    <w:rsid w:val="001C2BA0"/>
    <w:rsid w:val="001C325B"/>
    <w:rsid w:val="001C39FA"/>
    <w:rsid w:val="001C452D"/>
    <w:rsid w:val="001C4838"/>
    <w:rsid w:val="001C4975"/>
    <w:rsid w:val="001C5410"/>
    <w:rsid w:val="001C5FA9"/>
    <w:rsid w:val="001C608F"/>
    <w:rsid w:val="001C6504"/>
    <w:rsid w:val="001C6511"/>
    <w:rsid w:val="001C667D"/>
    <w:rsid w:val="001C6C16"/>
    <w:rsid w:val="001C745A"/>
    <w:rsid w:val="001C7540"/>
    <w:rsid w:val="001C790E"/>
    <w:rsid w:val="001C7B9A"/>
    <w:rsid w:val="001C7C7B"/>
    <w:rsid w:val="001D00B3"/>
    <w:rsid w:val="001D0CFC"/>
    <w:rsid w:val="001D1219"/>
    <w:rsid w:val="001D17C4"/>
    <w:rsid w:val="001D1DEA"/>
    <w:rsid w:val="001D216C"/>
    <w:rsid w:val="001D2E09"/>
    <w:rsid w:val="001D3672"/>
    <w:rsid w:val="001D39C5"/>
    <w:rsid w:val="001D42C9"/>
    <w:rsid w:val="001D4CB2"/>
    <w:rsid w:val="001D5569"/>
    <w:rsid w:val="001D5C10"/>
    <w:rsid w:val="001D5EF2"/>
    <w:rsid w:val="001D5F88"/>
    <w:rsid w:val="001D5FFD"/>
    <w:rsid w:val="001D62B7"/>
    <w:rsid w:val="001D6F6C"/>
    <w:rsid w:val="001D7851"/>
    <w:rsid w:val="001D7A52"/>
    <w:rsid w:val="001E0741"/>
    <w:rsid w:val="001E137D"/>
    <w:rsid w:val="001E15CE"/>
    <w:rsid w:val="001E1755"/>
    <w:rsid w:val="001E1B71"/>
    <w:rsid w:val="001E21BC"/>
    <w:rsid w:val="001E239F"/>
    <w:rsid w:val="001E2AD1"/>
    <w:rsid w:val="001E3E02"/>
    <w:rsid w:val="001E46EE"/>
    <w:rsid w:val="001E494D"/>
    <w:rsid w:val="001E4BE6"/>
    <w:rsid w:val="001E5497"/>
    <w:rsid w:val="001E5B87"/>
    <w:rsid w:val="001E72EF"/>
    <w:rsid w:val="001E7A1F"/>
    <w:rsid w:val="001E7E32"/>
    <w:rsid w:val="001F02D9"/>
    <w:rsid w:val="001F02DF"/>
    <w:rsid w:val="001F05B4"/>
    <w:rsid w:val="001F06FB"/>
    <w:rsid w:val="001F0EB3"/>
    <w:rsid w:val="001F1C03"/>
    <w:rsid w:val="001F20FB"/>
    <w:rsid w:val="001F2376"/>
    <w:rsid w:val="001F2617"/>
    <w:rsid w:val="001F2E55"/>
    <w:rsid w:val="001F300B"/>
    <w:rsid w:val="001F33B6"/>
    <w:rsid w:val="001F36FB"/>
    <w:rsid w:val="001F42F8"/>
    <w:rsid w:val="001F4D0C"/>
    <w:rsid w:val="001F4D32"/>
    <w:rsid w:val="001F5019"/>
    <w:rsid w:val="001F59E8"/>
    <w:rsid w:val="001F5A8D"/>
    <w:rsid w:val="001F5CD7"/>
    <w:rsid w:val="001F6040"/>
    <w:rsid w:val="001F62A6"/>
    <w:rsid w:val="001F675C"/>
    <w:rsid w:val="001F71A2"/>
    <w:rsid w:val="001F7499"/>
    <w:rsid w:val="001F7DF6"/>
    <w:rsid w:val="00200CB3"/>
    <w:rsid w:val="00201029"/>
    <w:rsid w:val="002016D5"/>
    <w:rsid w:val="0020209D"/>
    <w:rsid w:val="00202156"/>
    <w:rsid w:val="002021DF"/>
    <w:rsid w:val="00202776"/>
    <w:rsid w:val="00202BBD"/>
    <w:rsid w:val="002030CC"/>
    <w:rsid w:val="0020322A"/>
    <w:rsid w:val="00203F69"/>
    <w:rsid w:val="00205FC8"/>
    <w:rsid w:val="00205FFE"/>
    <w:rsid w:val="00206058"/>
    <w:rsid w:val="002061AA"/>
    <w:rsid w:val="00206288"/>
    <w:rsid w:val="00206731"/>
    <w:rsid w:val="002068B4"/>
    <w:rsid w:val="00207325"/>
    <w:rsid w:val="00207944"/>
    <w:rsid w:val="002079B3"/>
    <w:rsid w:val="00210120"/>
    <w:rsid w:val="00210F04"/>
    <w:rsid w:val="002111A3"/>
    <w:rsid w:val="0021132D"/>
    <w:rsid w:val="00211713"/>
    <w:rsid w:val="00211F0B"/>
    <w:rsid w:val="00212D1C"/>
    <w:rsid w:val="00213034"/>
    <w:rsid w:val="0021339F"/>
    <w:rsid w:val="002135D4"/>
    <w:rsid w:val="00213C6D"/>
    <w:rsid w:val="00214710"/>
    <w:rsid w:val="00215168"/>
    <w:rsid w:val="002152F0"/>
    <w:rsid w:val="0021545A"/>
    <w:rsid w:val="0021636C"/>
    <w:rsid w:val="00216382"/>
    <w:rsid w:val="002163B3"/>
    <w:rsid w:val="0021640F"/>
    <w:rsid w:val="002165E6"/>
    <w:rsid w:val="00216E8A"/>
    <w:rsid w:val="0021765A"/>
    <w:rsid w:val="00217663"/>
    <w:rsid w:val="00217C4D"/>
    <w:rsid w:val="00220745"/>
    <w:rsid w:val="002217C0"/>
    <w:rsid w:val="00221C79"/>
    <w:rsid w:val="00221FCD"/>
    <w:rsid w:val="002233AC"/>
    <w:rsid w:val="00223C57"/>
    <w:rsid w:val="002242DB"/>
    <w:rsid w:val="002243F1"/>
    <w:rsid w:val="00224797"/>
    <w:rsid w:val="00224D55"/>
    <w:rsid w:val="0022519B"/>
    <w:rsid w:val="00225D02"/>
    <w:rsid w:val="00225D85"/>
    <w:rsid w:val="00226747"/>
    <w:rsid w:val="002269B2"/>
    <w:rsid w:val="00226BB1"/>
    <w:rsid w:val="00226E38"/>
    <w:rsid w:val="00227C78"/>
    <w:rsid w:val="00227D21"/>
    <w:rsid w:val="00227F50"/>
    <w:rsid w:val="002319BC"/>
    <w:rsid w:val="002323F9"/>
    <w:rsid w:val="002325F5"/>
    <w:rsid w:val="002326F1"/>
    <w:rsid w:val="00232892"/>
    <w:rsid w:val="00232C01"/>
    <w:rsid w:val="00233511"/>
    <w:rsid w:val="002336BC"/>
    <w:rsid w:val="00233B09"/>
    <w:rsid w:val="00233DB3"/>
    <w:rsid w:val="002357C9"/>
    <w:rsid w:val="00236611"/>
    <w:rsid w:val="00236650"/>
    <w:rsid w:val="0023673F"/>
    <w:rsid w:val="00236D8F"/>
    <w:rsid w:val="00237D00"/>
    <w:rsid w:val="002402CB"/>
    <w:rsid w:val="0024037E"/>
    <w:rsid w:val="00240691"/>
    <w:rsid w:val="00240A23"/>
    <w:rsid w:val="00240A24"/>
    <w:rsid w:val="00241B0B"/>
    <w:rsid w:val="00241C58"/>
    <w:rsid w:val="00241CE7"/>
    <w:rsid w:val="00241E48"/>
    <w:rsid w:val="002420E0"/>
    <w:rsid w:val="002428D6"/>
    <w:rsid w:val="00242D58"/>
    <w:rsid w:val="00243324"/>
    <w:rsid w:val="00243C35"/>
    <w:rsid w:val="00243DB7"/>
    <w:rsid w:val="002442B4"/>
    <w:rsid w:val="0024450C"/>
    <w:rsid w:val="00244F27"/>
    <w:rsid w:val="00245D8D"/>
    <w:rsid w:val="00245DC6"/>
    <w:rsid w:val="00246725"/>
    <w:rsid w:val="00247383"/>
    <w:rsid w:val="002473ED"/>
    <w:rsid w:val="00247509"/>
    <w:rsid w:val="00247EC2"/>
    <w:rsid w:val="00247FD5"/>
    <w:rsid w:val="00250159"/>
    <w:rsid w:val="0025020B"/>
    <w:rsid w:val="00250A08"/>
    <w:rsid w:val="00250A24"/>
    <w:rsid w:val="00250A4B"/>
    <w:rsid w:val="00250F68"/>
    <w:rsid w:val="00251641"/>
    <w:rsid w:val="00251695"/>
    <w:rsid w:val="0025266D"/>
    <w:rsid w:val="00252848"/>
    <w:rsid w:val="002529DA"/>
    <w:rsid w:val="00252A69"/>
    <w:rsid w:val="002534E3"/>
    <w:rsid w:val="00253AFF"/>
    <w:rsid w:val="00253F53"/>
    <w:rsid w:val="002540A6"/>
    <w:rsid w:val="002544EA"/>
    <w:rsid w:val="00254567"/>
    <w:rsid w:val="00254B3D"/>
    <w:rsid w:val="00255C5C"/>
    <w:rsid w:val="00255F37"/>
    <w:rsid w:val="002560E7"/>
    <w:rsid w:val="00256684"/>
    <w:rsid w:val="00256869"/>
    <w:rsid w:val="00257161"/>
    <w:rsid w:val="0025774C"/>
    <w:rsid w:val="00257EDA"/>
    <w:rsid w:val="002602C5"/>
    <w:rsid w:val="002606C8"/>
    <w:rsid w:val="00260B02"/>
    <w:rsid w:val="00260B2C"/>
    <w:rsid w:val="00260C91"/>
    <w:rsid w:val="00260FBA"/>
    <w:rsid w:val="002621FB"/>
    <w:rsid w:val="00262529"/>
    <w:rsid w:val="002629C9"/>
    <w:rsid w:val="00262B8F"/>
    <w:rsid w:val="00262BD4"/>
    <w:rsid w:val="00263384"/>
    <w:rsid w:val="00263388"/>
    <w:rsid w:val="002650F9"/>
    <w:rsid w:val="0026515A"/>
    <w:rsid w:val="002654A7"/>
    <w:rsid w:val="0026590B"/>
    <w:rsid w:val="002673CC"/>
    <w:rsid w:val="002675DE"/>
    <w:rsid w:val="002675E0"/>
    <w:rsid w:val="002676C9"/>
    <w:rsid w:val="0026790D"/>
    <w:rsid w:val="00267F0C"/>
    <w:rsid w:val="00270050"/>
    <w:rsid w:val="00270332"/>
    <w:rsid w:val="00271950"/>
    <w:rsid w:val="00271DE7"/>
    <w:rsid w:val="00271EBD"/>
    <w:rsid w:val="00271FD9"/>
    <w:rsid w:val="0027238B"/>
    <w:rsid w:val="00272809"/>
    <w:rsid w:val="00272AE2"/>
    <w:rsid w:val="00272CE2"/>
    <w:rsid w:val="00272F66"/>
    <w:rsid w:val="00273117"/>
    <w:rsid w:val="0027365E"/>
    <w:rsid w:val="002736D3"/>
    <w:rsid w:val="00273E88"/>
    <w:rsid w:val="0027473B"/>
    <w:rsid w:val="0027487A"/>
    <w:rsid w:val="00274A17"/>
    <w:rsid w:val="00274A7D"/>
    <w:rsid w:val="00275200"/>
    <w:rsid w:val="002756F3"/>
    <w:rsid w:val="00275A35"/>
    <w:rsid w:val="00275E0C"/>
    <w:rsid w:val="00277158"/>
    <w:rsid w:val="00277339"/>
    <w:rsid w:val="00277CF1"/>
    <w:rsid w:val="00280398"/>
    <w:rsid w:val="00280689"/>
    <w:rsid w:val="00280A6A"/>
    <w:rsid w:val="00280F6B"/>
    <w:rsid w:val="002821E9"/>
    <w:rsid w:val="0028228F"/>
    <w:rsid w:val="00282553"/>
    <w:rsid w:val="00283222"/>
    <w:rsid w:val="00283477"/>
    <w:rsid w:val="0028420E"/>
    <w:rsid w:val="002843B9"/>
    <w:rsid w:val="002868F2"/>
    <w:rsid w:val="002874F2"/>
    <w:rsid w:val="0028751A"/>
    <w:rsid w:val="00287E67"/>
    <w:rsid w:val="002900DB"/>
    <w:rsid w:val="00290AB8"/>
    <w:rsid w:val="00290C82"/>
    <w:rsid w:val="00290D01"/>
    <w:rsid w:val="00291700"/>
    <w:rsid w:val="00292554"/>
    <w:rsid w:val="0029289C"/>
    <w:rsid w:val="00292ED2"/>
    <w:rsid w:val="002931E4"/>
    <w:rsid w:val="00293676"/>
    <w:rsid w:val="0029372D"/>
    <w:rsid w:val="0029391A"/>
    <w:rsid w:val="002942E5"/>
    <w:rsid w:val="00294312"/>
    <w:rsid w:val="00294A7E"/>
    <w:rsid w:val="00294C66"/>
    <w:rsid w:val="00295313"/>
    <w:rsid w:val="00295375"/>
    <w:rsid w:val="00295838"/>
    <w:rsid w:val="00295F7D"/>
    <w:rsid w:val="00296314"/>
    <w:rsid w:val="002963A0"/>
    <w:rsid w:val="002967CB"/>
    <w:rsid w:val="002967EA"/>
    <w:rsid w:val="00297547"/>
    <w:rsid w:val="0029771F"/>
    <w:rsid w:val="00297D30"/>
    <w:rsid w:val="00297E7D"/>
    <w:rsid w:val="002A1914"/>
    <w:rsid w:val="002A1942"/>
    <w:rsid w:val="002A1CB1"/>
    <w:rsid w:val="002A2DEA"/>
    <w:rsid w:val="002A358D"/>
    <w:rsid w:val="002A35BF"/>
    <w:rsid w:val="002A3B4C"/>
    <w:rsid w:val="002A3EBD"/>
    <w:rsid w:val="002A41F0"/>
    <w:rsid w:val="002A456C"/>
    <w:rsid w:val="002A4B21"/>
    <w:rsid w:val="002A4B85"/>
    <w:rsid w:val="002A4BE1"/>
    <w:rsid w:val="002A4CD0"/>
    <w:rsid w:val="002A5549"/>
    <w:rsid w:val="002A5FF6"/>
    <w:rsid w:val="002A617E"/>
    <w:rsid w:val="002A63CC"/>
    <w:rsid w:val="002A653A"/>
    <w:rsid w:val="002A6814"/>
    <w:rsid w:val="002A7522"/>
    <w:rsid w:val="002A7D39"/>
    <w:rsid w:val="002B0556"/>
    <w:rsid w:val="002B07FB"/>
    <w:rsid w:val="002B0BE9"/>
    <w:rsid w:val="002B0CBA"/>
    <w:rsid w:val="002B16AD"/>
    <w:rsid w:val="002B2F95"/>
    <w:rsid w:val="002B308E"/>
    <w:rsid w:val="002B30DD"/>
    <w:rsid w:val="002B3147"/>
    <w:rsid w:val="002B361E"/>
    <w:rsid w:val="002B4A67"/>
    <w:rsid w:val="002B5366"/>
    <w:rsid w:val="002B63DD"/>
    <w:rsid w:val="002B68D3"/>
    <w:rsid w:val="002B69E2"/>
    <w:rsid w:val="002B6B0C"/>
    <w:rsid w:val="002B6DD0"/>
    <w:rsid w:val="002B6ED7"/>
    <w:rsid w:val="002B6EDF"/>
    <w:rsid w:val="002B7083"/>
    <w:rsid w:val="002B71A0"/>
    <w:rsid w:val="002B727D"/>
    <w:rsid w:val="002B72D2"/>
    <w:rsid w:val="002B789B"/>
    <w:rsid w:val="002C088E"/>
    <w:rsid w:val="002C129F"/>
    <w:rsid w:val="002C1660"/>
    <w:rsid w:val="002C1CEB"/>
    <w:rsid w:val="002C1F3F"/>
    <w:rsid w:val="002C21DD"/>
    <w:rsid w:val="002C2544"/>
    <w:rsid w:val="002C2A95"/>
    <w:rsid w:val="002C3098"/>
    <w:rsid w:val="002C3126"/>
    <w:rsid w:val="002C31A8"/>
    <w:rsid w:val="002C32E3"/>
    <w:rsid w:val="002C339C"/>
    <w:rsid w:val="002C36DF"/>
    <w:rsid w:val="002C3C33"/>
    <w:rsid w:val="002C4387"/>
    <w:rsid w:val="002C4506"/>
    <w:rsid w:val="002C45AE"/>
    <w:rsid w:val="002C5629"/>
    <w:rsid w:val="002C5E7D"/>
    <w:rsid w:val="002C5F1F"/>
    <w:rsid w:val="002C6057"/>
    <w:rsid w:val="002C6444"/>
    <w:rsid w:val="002C6450"/>
    <w:rsid w:val="002C70CE"/>
    <w:rsid w:val="002C7425"/>
    <w:rsid w:val="002C7656"/>
    <w:rsid w:val="002C7EE4"/>
    <w:rsid w:val="002D00FA"/>
    <w:rsid w:val="002D104A"/>
    <w:rsid w:val="002D1918"/>
    <w:rsid w:val="002D1949"/>
    <w:rsid w:val="002D1A6A"/>
    <w:rsid w:val="002D1F52"/>
    <w:rsid w:val="002D2410"/>
    <w:rsid w:val="002D29F3"/>
    <w:rsid w:val="002D2A6C"/>
    <w:rsid w:val="002D2B0B"/>
    <w:rsid w:val="002D3425"/>
    <w:rsid w:val="002D3C97"/>
    <w:rsid w:val="002D5394"/>
    <w:rsid w:val="002D576B"/>
    <w:rsid w:val="002D5795"/>
    <w:rsid w:val="002D5D69"/>
    <w:rsid w:val="002D63C0"/>
    <w:rsid w:val="002D6807"/>
    <w:rsid w:val="002D73B3"/>
    <w:rsid w:val="002D7B80"/>
    <w:rsid w:val="002E0601"/>
    <w:rsid w:val="002E0B51"/>
    <w:rsid w:val="002E1FD5"/>
    <w:rsid w:val="002E24B7"/>
    <w:rsid w:val="002E258C"/>
    <w:rsid w:val="002E426B"/>
    <w:rsid w:val="002E447A"/>
    <w:rsid w:val="002E4CF3"/>
    <w:rsid w:val="002E4E40"/>
    <w:rsid w:val="002E56F3"/>
    <w:rsid w:val="002E57B8"/>
    <w:rsid w:val="002E5E0E"/>
    <w:rsid w:val="002E5E94"/>
    <w:rsid w:val="002E5EB3"/>
    <w:rsid w:val="002E62FF"/>
    <w:rsid w:val="002E7814"/>
    <w:rsid w:val="002F101A"/>
    <w:rsid w:val="002F1112"/>
    <w:rsid w:val="002F1585"/>
    <w:rsid w:val="002F1A43"/>
    <w:rsid w:val="002F1AB2"/>
    <w:rsid w:val="002F214A"/>
    <w:rsid w:val="002F2172"/>
    <w:rsid w:val="002F21AA"/>
    <w:rsid w:val="002F22C8"/>
    <w:rsid w:val="002F2930"/>
    <w:rsid w:val="002F2E7A"/>
    <w:rsid w:val="002F35FE"/>
    <w:rsid w:val="002F3F4C"/>
    <w:rsid w:val="002F402A"/>
    <w:rsid w:val="002F443C"/>
    <w:rsid w:val="002F44EC"/>
    <w:rsid w:val="002F4798"/>
    <w:rsid w:val="002F4AE6"/>
    <w:rsid w:val="002F6C82"/>
    <w:rsid w:val="002F6C96"/>
    <w:rsid w:val="002F70F3"/>
    <w:rsid w:val="002F762B"/>
    <w:rsid w:val="0030016C"/>
    <w:rsid w:val="0030104E"/>
    <w:rsid w:val="003010AB"/>
    <w:rsid w:val="00301806"/>
    <w:rsid w:val="00301880"/>
    <w:rsid w:val="00301FF8"/>
    <w:rsid w:val="00302199"/>
    <w:rsid w:val="0030248B"/>
    <w:rsid w:val="00302919"/>
    <w:rsid w:val="003033A1"/>
    <w:rsid w:val="0030371D"/>
    <w:rsid w:val="003039AF"/>
    <w:rsid w:val="00303A9A"/>
    <w:rsid w:val="003040B9"/>
    <w:rsid w:val="003040F4"/>
    <w:rsid w:val="00304270"/>
    <w:rsid w:val="003045AD"/>
    <w:rsid w:val="00304724"/>
    <w:rsid w:val="003047B8"/>
    <w:rsid w:val="00305475"/>
    <w:rsid w:val="00305B26"/>
    <w:rsid w:val="00306099"/>
    <w:rsid w:val="003060BD"/>
    <w:rsid w:val="0030642C"/>
    <w:rsid w:val="00306DCC"/>
    <w:rsid w:val="00306E3D"/>
    <w:rsid w:val="003079CD"/>
    <w:rsid w:val="003101A3"/>
    <w:rsid w:val="003102C8"/>
    <w:rsid w:val="00310E7F"/>
    <w:rsid w:val="00311229"/>
    <w:rsid w:val="00311982"/>
    <w:rsid w:val="00312488"/>
    <w:rsid w:val="0031248D"/>
    <w:rsid w:val="003138E4"/>
    <w:rsid w:val="00313A3D"/>
    <w:rsid w:val="00313E8F"/>
    <w:rsid w:val="00314397"/>
    <w:rsid w:val="00314610"/>
    <w:rsid w:val="003146EB"/>
    <w:rsid w:val="003148BF"/>
    <w:rsid w:val="00314E06"/>
    <w:rsid w:val="00314F87"/>
    <w:rsid w:val="00315072"/>
    <w:rsid w:val="00315717"/>
    <w:rsid w:val="003165E7"/>
    <w:rsid w:val="003166F6"/>
    <w:rsid w:val="00316A37"/>
    <w:rsid w:val="00317075"/>
    <w:rsid w:val="0031722D"/>
    <w:rsid w:val="003178E6"/>
    <w:rsid w:val="003218A5"/>
    <w:rsid w:val="00321A53"/>
    <w:rsid w:val="00321D22"/>
    <w:rsid w:val="00322100"/>
    <w:rsid w:val="003222A9"/>
    <w:rsid w:val="00322571"/>
    <w:rsid w:val="003227D3"/>
    <w:rsid w:val="00322E46"/>
    <w:rsid w:val="0032302B"/>
    <w:rsid w:val="00323090"/>
    <w:rsid w:val="0032331A"/>
    <w:rsid w:val="0032382E"/>
    <w:rsid w:val="003239AF"/>
    <w:rsid w:val="00323CDC"/>
    <w:rsid w:val="00324150"/>
    <w:rsid w:val="0032434F"/>
    <w:rsid w:val="003244F2"/>
    <w:rsid w:val="0032534D"/>
    <w:rsid w:val="00326442"/>
    <w:rsid w:val="0032663B"/>
    <w:rsid w:val="00326645"/>
    <w:rsid w:val="00326C0E"/>
    <w:rsid w:val="00326DB0"/>
    <w:rsid w:val="00326E83"/>
    <w:rsid w:val="0033056B"/>
    <w:rsid w:val="003306AE"/>
    <w:rsid w:val="003309FC"/>
    <w:rsid w:val="003316D9"/>
    <w:rsid w:val="00331783"/>
    <w:rsid w:val="00331BA4"/>
    <w:rsid w:val="00331DAB"/>
    <w:rsid w:val="00332461"/>
    <w:rsid w:val="003324CF"/>
    <w:rsid w:val="0033296B"/>
    <w:rsid w:val="003330B2"/>
    <w:rsid w:val="0033341E"/>
    <w:rsid w:val="00333667"/>
    <w:rsid w:val="00333B3A"/>
    <w:rsid w:val="0033427E"/>
    <w:rsid w:val="00334C35"/>
    <w:rsid w:val="00334F53"/>
    <w:rsid w:val="003353CC"/>
    <w:rsid w:val="00335FB2"/>
    <w:rsid w:val="00336937"/>
    <w:rsid w:val="00337BBF"/>
    <w:rsid w:val="00337F7C"/>
    <w:rsid w:val="003403A9"/>
    <w:rsid w:val="0034046B"/>
    <w:rsid w:val="003416B8"/>
    <w:rsid w:val="00341848"/>
    <w:rsid w:val="00341B4F"/>
    <w:rsid w:val="00341C08"/>
    <w:rsid w:val="00342508"/>
    <w:rsid w:val="003425BD"/>
    <w:rsid w:val="00342AB1"/>
    <w:rsid w:val="003430F5"/>
    <w:rsid w:val="003434C3"/>
    <w:rsid w:val="00343566"/>
    <w:rsid w:val="00343A8B"/>
    <w:rsid w:val="00343DA1"/>
    <w:rsid w:val="003443C6"/>
    <w:rsid w:val="00344D4E"/>
    <w:rsid w:val="00344F43"/>
    <w:rsid w:val="0034546B"/>
    <w:rsid w:val="0034707D"/>
    <w:rsid w:val="00347382"/>
    <w:rsid w:val="00347807"/>
    <w:rsid w:val="003503B2"/>
    <w:rsid w:val="003503B5"/>
    <w:rsid w:val="003506A9"/>
    <w:rsid w:val="003507AF"/>
    <w:rsid w:val="00350BFC"/>
    <w:rsid w:val="00350E0D"/>
    <w:rsid w:val="003510BC"/>
    <w:rsid w:val="003511F2"/>
    <w:rsid w:val="00351CCE"/>
    <w:rsid w:val="00351EA4"/>
    <w:rsid w:val="003526E2"/>
    <w:rsid w:val="003527D6"/>
    <w:rsid w:val="00353056"/>
    <w:rsid w:val="003540FC"/>
    <w:rsid w:val="00354395"/>
    <w:rsid w:val="00354445"/>
    <w:rsid w:val="003551BC"/>
    <w:rsid w:val="003555A0"/>
    <w:rsid w:val="00355BF1"/>
    <w:rsid w:val="003568F6"/>
    <w:rsid w:val="00356A8B"/>
    <w:rsid w:val="003574D5"/>
    <w:rsid w:val="00357A75"/>
    <w:rsid w:val="00357F4F"/>
    <w:rsid w:val="00360131"/>
    <w:rsid w:val="003601AF"/>
    <w:rsid w:val="00360CAB"/>
    <w:rsid w:val="00361AC9"/>
    <w:rsid w:val="0036258E"/>
    <w:rsid w:val="00362B5D"/>
    <w:rsid w:val="003631A1"/>
    <w:rsid w:val="00363352"/>
    <w:rsid w:val="00363B9D"/>
    <w:rsid w:val="00363E42"/>
    <w:rsid w:val="00364C7F"/>
    <w:rsid w:val="00365042"/>
    <w:rsid w:val="00365650"/>
    <w:rsid w:val="003664A2"/>
    <w:rsid w:val="003669D0"/>
    <w:rsid w:val="00366A70"/>
    <w:rsid w:val="00366AA3"/>
    <w:rsid w:val="00366C0E"/>
    <w:rsid w:val="00367663"/>
    <w:rsid w:val="003676BA"/>
    <w:rsid w:val="00367F54"/>
    <w:rsid w:val="00370349"/>
    <w:rsid w:val="00370522"/>
    <w:rsid w:val="00370602"/>
    <w:rsid w:val="00370DBA"/>
    <w:rsid w:val="0037153F"/>
    <w:rsid w:val="0037171B"/>
    <w:rsid w:val="00371874"/>
    <w:rsid w:val="003728F1"/>
    <w:rsid w:val="0037290B"/>
    <w:rsid w:val="00372B26"/>
    <w:rsid w:val="00372C50"/>
    <w:rsid w:val="00373206"/>
    <w:rsid w:val="00373CB4"/>
    <w:rsid w:val="003741A5"/>
    <w:rsid w:val="00374213"/>
    <w:rsid w:val="00374DDD"/>
    <w:rsid w:val="00375441"/>
    <w:rsid w:val="00376208"/>
    <w:rsid w:val="00376C85"/>
    <w:rsid w:val="00376D47"/>
    <w:rsid w:val="003776DD"/>
    <w:rsid w:val="0037789D"/>
    <w:rsid w:val="00377CB3"/>
    <w:rsid w:val="0038003E"/>
    <w:rsid w:val="00381BA7"/>
    <w:rsid w:val="00382DC6"/>
    <w:rsid w:val="00382E81"/>
    <w:rsid w:val="00383644"/>
    <w:rsid w:val="0038401E"/>
    <w:rsid w:val="003841C8"/>
    <w:rsid w:val="00384F59"/>
    <w:rsid w:val="003850BC"/>
    <w:rsid w:val="00385108"/>
    <w:rsid w:val="00385D35"/>
    <w:rsid w:val="00385E98"/>
    <w:rsid w:val="00386133"/>
    <w:rsid w:val="00386991"/>
    <w:rsid w:val="00386DBA"/>
    <w:rsid w:val="00386F0E"/>
    <w:rsid w:val="00387A59"/>
    <w:rsid w:val="00387DBD"/>
    <w:rsid w:val="00390ED9"/>
    <w:rsid w:val="003923AE"/>
    <w:rsid w:val="00392D9A"/>
    <w:rsid w:val="0039316C"/>
    <w:rsid w:val="003931E6"/>
    <w:rsid w:val="00393AC8"/>
    <w:rsid w:val="00393DCB"/>
    <w:rsid w:val="00393E5C"/>
    <w:rsid w:val="003940E0"/>
    <w:rsid w:val="00394665"/>
    <w:rsid w:val="003946EF"/>
    <w:rsid w:val="00394BB9"/>
    <w:rsid w:val="003951C4"/>
    <w:rsid w:val="00395B62"/>
    <w:rsid w:val="00395C45"/>
    <w:rsid w:val="00395F12"/>
    <w:rsid w:val="003961A0"/>
    <w:rsid w:val="003961D7"/>
    <w:rsid w:val="003962DE"/>
    <w:rsid w:val="003A02C9"/>
    <w:rsid w:val="003A0976"/>
    <w:rsid w:val="003A09C6"/>
    <w:rsid w:val="003A0A1D"/>
    <w:rsid w:val="003A0AEE"/>
    <w:rsid w:val="003A0F8E"/>
    <w:rsid w:val="003A11F4"/>
    <w:rsid w:val="003A1479"/>
    <w:rsid w:val="003A17C2"/>
    <w:rsid w:val="003A25F6"/>
    <w:rsid w:val="003A2C03"/>
    <w:rsid w:val="003A2FE8"/>
    <w:rsid w:val="003A3872"/>
    <w:rsid w:val="003A3A54"/>
    <w:rsid w:val="003A3BBA"/>
    <w:rsid w:val="003A3D42"/>
    <w:rsid w:val="003A41DA"/>
    <w:rsid w:val="003A4BBA"/>
    <w:rsid w:val="003A55A6"/>
    <w:rsid w:val="003A62DB"/>
    <w:rsid w:val="003A6379"/>
    <w:rsid w:val="003A663D"/>
    <w:rsid w:val="003B03D1"/>
    <w:rsid w:val="003B0746"/>
    <w:rsid w:val="003B095A"/>
    <w:rsid w:val="003B0C22"/>
    <w:rsid w:val="003B0C4A"/>
    <w:rsid w:val="003B19FE"/>
    <w:rsid w:val="003B1AF1"/>
    <w:rsid w:val="003B22DD"/>
    <w:rsid w:val="003B2442"/>
    <w:rsid w:val="003B32E2"/>
    <w:rsid w:val="003B37C3"/>
    <w:rsid w:val="003B386A"/>
    <w:rsid w:val="003B3A45"/>
    <w:rsid w:val="003B3F4B"/>
    <w:rsid w:val="003B4284"/>
    <w:rsid w:val="003B43A3"/>
    <w:rsid w:val="003B44C8"/>
    <w:rsid w:val="003B4DAA"/>
    <w:rsid w:val="003B4F14"/>
    <w:rsid w:val="003B533A"/>
    <w:rsid w:val="003B59D7"/>
    <w:rsid w:val="003B5C31"/>
    <w:rsid w:val="003B6881"/>
    <w:rsid w:val="003B7203"/>
    <w:rsid w:val="003B798C"/>
    <w:rsid w:val="003C013F"/>
    <w:rsid w:val="003C122C"/>
    <w:rsid w:val="003C196A"/>
    <w:rsid w:val="003C1CF3"/>
    <w:rsid w:val="003C20EB"/>
    <w:rsid w:val="003C329C"/>
    <w:rsid w:val="003C36D1"/>
    <w:rsid w:val="003C403D"/>
    <w:rsid w:val="003C4664"/>
    <w:rsid w:val="003C4E2A"/>
    <w:rsid w:val="003C5E68"/>
    <w:rsid w:val="003C6F11"/>
    <w:rsid w:val="003C7B36"/>
    <w:rsid w:val="003D05E0"/>
    <w:rsid w:val="003D0ACF"/>
    <w:rsid w:val="003D1057"/>
    <w:rsid w:val="003D1B87"/>
    <w:rsid w:val="003D2277"/>
    <w:rsid w:val="003D2373"/>
    <w:rsid w:val="003D289E"/>
    <w:rsid w:val="003D28FF"/>
    <w:rsid w:val="003D2A17"/>
    <w:rsid w:val="003D2AB1"/>
    <w:rsid w:val="003D3206"/>
    <w:rsid w:val="003D34B7"/>
    <w:rsid w:val="003D4D82"/>
    <w:rsid w:val="003D5F48"/>
    <w:rsid w:val="003D5F4D"/>
    <w:rsid w:val="003D676C"/>
    <w:rsid w:val="003D6AB6"/>
    <w:rsid w:val="003D721E"/>
    <w:rsid w:val="003D772E"/>
    <w:rsid w:val="003D7E19"/>
    <w:rsid w:val="003E0822"/>
    <w:rsid w:val="003E0B62"/>
    <w:rsid w:val="003E0C93"/>
    <w:rsid w:val="003E138F"/>
    <w:rsid w:val="003E13DB"/>
    <w:rsid w:val="003E19AE"/>
    <w:rsid w:val="003E281A"/>
    <w:rsid w:val="003E2FA5"/>
    <w:rsid w:val="003E32F9"/>
    <w:rsid w:val="003E36AD"/>
    <w:rsid w:val="003E374B"/>
    <w:rsid w:val="003E3787"/>
    <w:rsid w:val="003E3CDF"/>
    <w:rsid w:val="003E3CFB"/>
    <w:rsid w:val="003E3EF0"/>
    <w:rsid w:val="003E4A9A"/>
    <w:rsid w:val="003E4C3E"/>
    <w:rsid w:val="003E4E4B"/>
    <w:rsid w:val="003E55B7"/>
    <w:rsid w:val="003E5C89"/>
    <w:rsid w:val="003E6606"/>
    <w:rsid w:val="003E69B6"/>
    <w:rsid w:val="003E6A47"/>
    <w:rsid w:val="003E6CB3"/>
    <w:rsid w:val="003E78F0"/>
    <w:rsid w:val="003F0B12"/>
    <w:rsid w:val="003F0CB9"/>
    <w:rsid w:val="003F195D"/>
    <w:rsid w:val="003F1A69"/>
    <w:rsid w:val="003F1DCC"/>
    <w:rsid w:val="003F2820"/>
    <w:rsid w:val="003F2CE6"/>
    <w:rsid w:val="003F36E3"/>
    <w:rsid w:val="003F3876"/>
    <w:rsid w:val="003F3C29"/>
    <w:rsid w:val="003F3CAB"/>
    <w:rsid w:val="003F4138"/>
    <w:rsid w:val="003F4CDD"/>
    <w:rsid w:val="003F4EC4"/>
    <w:rsid w:val="003F569A"/>
    <w:rsid w:val="003F5727"/>
    <w:rsid w:val="003F5D9B"/>
    <w:rsid w:val="003F6585"/>
    <w:rsid w:val="003F65C3"/>
    <w:rsid w:val="003F6CBE"/>
    <w:rsid w:val="003F6F0E"/>
    <w:rsid w:val="003F7128"/>
    <w:rsid w:val="003F7174"/>
    <w:rsid w:val="003F71DB"/>
    <w:rsid w:val="003F7459"/>
    <w:rsid w:val="003F74BE"/>
    <w:rsid w:val="003F770C"/>
    <w:rsid w:val="003F7CD8"/>
    <w:rsid w:val="00400477"/>
    <w:rsid w:val="00400885"/>
    <w:rsid w:val="00400A9B"/>
    <w:rsid w:val="00400AE8"/>
    <w:rsid w:val="004011F0"/>
    <w:rsid w:val="00401222"/>
    <w:rsid w:val="00401237"/>
    <w:rsid w:val="0040260D"/>
    <w:rsid w:val="00403122"/>
    <w:rsid w:val="004034AE"/>
    <w:rsid w:val="004034B3"/>
    <w:rsid w:val="004035CB"/>
    <w:rsid w:val="004036B8"/>
    <w:rsid w:val="00403716"/>
    <w:rsid w:val="00403850"/>
    <w:rsid w:val="00404791"/>
    <w:rsid w:val="004049C9"/>
    <w:rsid w:val="00404A76"/>
    <w:rsid w:val="00404B9E"/>
    <w:rsid w:val="00404E63"/>
    <w:rsid w:val="0040529A"/>
    <w:rsid w:val="004058F1"/>
    <w:rsid w:val="00406299"/>
    <w:rsid w:val="00406FBC"/>
    <w:rsid w:val="0040742F"/>
    <w:rsid w:val="004074A3"/>
    <w:rsid w:val="0040769A"/>
    <w:rsid w:val="00407A35"/>
    <w:rsid w:val="0041059D"/>
    <w:rsid w:val="0041112E"/>
    <w:rsid w:val="00411162"/>
    <w:rsid w:val="00412939"/>
    <w:rsid w:val="00412B9D"/>
    <w:rsid w:val="00412F95"/>
    <w:rsid w:val="00413D7C"/>
    <w:rsid w:val="0041451F"/>
    <w:rsid w:val="004147E1"/>
    <w:rsid w:val="00414874"/>
    <w:rsid w:val="00414B03"/>
    <w:rsid w:val="00414BDA"/>
    <w:rsid w:val="00414C22"/>
    <w:rsid w:val="00414CC6"/>
    <w:rsid w:val="00414FC1"/>
    <w:rsid w:val="00415305"/>
    <w:rsid w:val="00415CA2"/>
    <w:rsid w:val="00415D85"/>
    <w:rsid w:val="00416015"/>
    <w:rsid w:val="004162E6"/>
    <w:rsid w:val="00417EB1"/>
    <w:rsid w:val="00417F19"/>
    <w:rsid w:val="00420E03"/>
    <w:rsid w:val="0042145B"/>
    <w:rsid w:val="00421BD1"/>
    <w:rsid w:val="00421F7B"/>
    <w:rsid w:val="0042232D"/>
    <w:rsid w:val="00422359"/>
    <w:rsid w:val="004226D2"/>
    <w:rsid w:val="004237A8"/>
    <w:rsid w:val="00423C06"/>
    <w:rsid w:val="0042401D"/>
    <w:rsid w:val="00424225"/>
    <w:rsid w:val="004245C0"/>
    <w:rsid w:val="00424BD2"/>
    <w:rsid w:val="00424D9D"/>
    <w:rsid w:val="00425A69"/>
    <w:rsid w:val="00425BA8"/>
    <w:rsid w:val="00426174"/>
    <w:rsid w:val="004265BD"/>
    <w:rsid w:val="004266AA"/>
    <w:rsid w:val="00426BDB"/>
    <w:rsid w:val="00426EE5"/>
    <w:rsid w:val="004270D9"/>
    <w:rsid w:val="00427288"/>
    <w:rsid w:val="00427826"/>
    <w:rsid w:val="00427B1B"/>
    <w:rsid w:val="00427EE9"/>
    <w:rsid w:val="00427FEE"/>
    <w:rsid w:val="00430187"/>
    <w:rsid w:val="00430284"/>
    <w:rsid w:val="00430A0A"/>
    <w:rsid w:val="00431279"/>
    <w:rsid w:val="0043155A"/>
    <w:rsid w:val="0043197A"/>
    <w:rsid w:val="00431E3B"/>
    <w:rsid w:val="00431F46"/>
    <w:rsid w:val="004322E0"/>
    <w:rsid w:val="004325D3"/>
    <w:rsid w:val="00432937"/>
    <w:rsid w:val="00432CD3"/>
    <w:rsid w:val="00432E28"/>
    <w:rsid w:val="00433EEC"/>
    <w:rsid w:val="00433FD8"/>
    <w:rsid w:val="00435232"/>
    <w:rsid w:val="00436A38"/>
    <w:rsid w:val="00436D66"/>
    <w:rsid w:val="00436FA1"/>
    <w:rsid w:val="0043768B"/>
    <w:rsid w:val="00437A54"/>
    <w:rsid w:val="00437E18"/>
    <w:rsid w:val="00440620"/>
    <w:rsid w:val="00440E80"/>
    <w:rsid w:val="004412E4"/>
    <w:rsid w:val="00441929"/>
    <w:rsid w:val="0044202A"/>
    <w:rsid w:val="004420CD"/>
    <w:rsid w:val="004420D1"/>
    <w:rsid w:val="004427FE"/>
    <w:rsid w:val="00442C03"/>
    <w:rsid w:val="00442CAC"/>
    <w:rsid w:val="00442F7C"/>
    <w:rsid w:val="004430E6"/>
    <w:rsid w:val="004437FB"/>
    <w:rsid w:val="00443ADA"/>
    <w:rsid w:val="00443EEF"/>
    <w:rsid w:val="00444E52"/>
    <w:rsid w:val="004450C9"/>
    <w:rsid w:val="004455E9"/>
    <w:rsid w:val="00445F45"/>
    <w:rsid w:val="004460C1"/>
    <w:rsid w:val="0044649A"/>
    <w:rsid w:val="00446678"/>
    <w:rsid w:val="00446BF6"/>
    <w:rsid w:val="00447190"/>
    <w:rsid w:val="00447637"/>
    <w:rsid w:val="0044788B"/>
    <w:rsid w:val="00447D51"/>
    <w:rsid w:val="00450B33"/>
    <w:rsid w:val="00450CBE"/>
    <w:rsid w:val="00450E92"/>
    <w:rsid w:val="004512BC"/>
    <w:rsid w:val="004515F3"/>
    <w:rsid w:val="0045268E"/>
    <w:rsid w:val="00452A15"/>
    <w:rsid w:val="00452C21"/>
    <w:rsid w:val="00453054"/>
    <w:rsid w:val="00453529"/>
    <w:rsid w:val="004536EB"/>
    <w:rsid w:val="00453D68"/>
    <w:rsid w:val="004547A3"/>
    <w:rsid w:val="00454DCC"/>
    <w:rsid w:val="0045570C"/>
    <w:rsid w:val="00455DDC"/>
    <w:rsid w:val="004573F9"/>
    <w:rsid w:val="00457C40"/>
    <w:rsid w:val="00457F97"/>
    <w:rsid w:val="004602EC"/>
    <w:rsid w:val="00460855"/>
    <w:rsid w:val="00460991"/>
    <w:rsid w:val="00460FE2"/>
    <w:rsid w:val="004610AD"/>
    <w:rsid w:val="00461809"/>
    <w:rsid w:val="00461868"/>
    <w:rsid w:val="00461F0B"/>
    <w:rsid w:val="004621A3"/>
    <w:rsid w:val="00462CFB"/>
    <w:rsid w:val="00462FA8"/>
    <w:rsid w:val="004635E6"/>
    <w:rsid w:val="00463800"/>
    <w:rsid w:val="0046388C"/>
    <w:rsid w:val="00463CF5"/>
    <w:rsid w:val="00464234"/>
    <w:rsid w:val="004646CE"/>
    <w:rsid w:val="00465003"/>
    <w:rsid w:val="004652F2"/>
    <w:rsid w:val="0046568E"/>
    <w:rsid w:val="00465C7E"/>
    <w:rsid w:val="0046641B"/>
    <w:rsid w:val="004665B3"/>
    <w:rsid w:val="00466A36"/>
    <w:rsid w:val="00466B51"/>
    <w:rsid w:val="00466BF5"/>
    <w:rsid w:val="00466DE1"/>
    <w:rsid w:val="00467017"/>
    <w:rsid w:val="004670D8"/>
    <w:rsid w:val="00467545"/>
    <w:rsid w:val="00467A06"/>
    <w:rsid w:val="00467F0F"/>
    <w:rsid w:val="00470251"/>
    <w:rsid w:val="00470364"/>
    <w:rsid w:val="004705E8"/>
    <w:rsid w:val="00471009"/>
    <w:rsid w:val="004712AD"/>
    <w:rsid w:val="0047136B"/>
    <w:rsid w:val="00471D1C"/>
    <w:rsid w:val="00472449"/>
    <w:rsid w:val="00472553"/>
    <w:rsid w:val="0047278A"/>
    <w:rsid w:val="00472E63"/>
    <w:rsid w:val="004735CF"/>
    <w:rsid w:val="00473732"/>
    <w:rsid w:val="004738BA"/>
    <w:rsid w:val="00473AE4"/>
    <w:rsid w:val="00473BF4"/>
    <w:rsid w:val="00473D22"/>
    <w:rsid w:val="004746EA"/>
    <w:rsid w:val="0047495C"/>
    <w:rsid w:val="004749BB"/>
    <w:rsid w:val="00474ADF"/>
    <w:rsid w:val="00474C84"/>
    <w:rsid w:val="00474DE4"/>
    <w:rsid w:val="004753AC"/>
    <w:rsid w:val="0047540C"/>
    <w:rsid w:val="00475549"/>
    <w:rsid w:val="00475AFE"/>
    <w:rsid w:val="00476734"/>
    <w:rsid w:val="00476972"/>
    <w:rsid w:val="00476AFD"/>
    <w:rsid w:val="00476E8B"/>
    <w:rsid w:val="00477040"/>
    <w:rsid w:val="00477073"/>
    <w:rsid w:val="004776F1"/>
    <w:rsid w:val="00477830"/>
    <w:rsid w:val="00477D75"/>
    <w:rsid w:val="00477DC7"/>
    <w:rsid w:val="0048012D"/>
    <w:rsid w:val="00480526"/>
    <w:rsid w:val="00480792"/>
    <w:rsid w:val="00480ABB"/>
    <w:rsid w:val="00480C8F"/>
    <w:rsid w:val="00480F08"/>
    <w:rsid w:val="0048185D"/>
    <w:rsid w:val="00482495"/>
    <w:rsid w:val="004826B6"/>
    <w:rsid w:val="004826CD"/>
    <w:rsid w:val="00482777"/>
    <w:rsid w:val="00482BF2"/>
    <w:rsid w:val="0048524D"/>
    <w:rsid w:val="0048575B"/>
    <w:rsid w:val="00485D40"/>
    <w:rsid w:val="00485F03"/>
    <w:rsid w:val="00486D10"/>
    <w:rsid w:val="00487361"/>
    <w:rsid w:val="00487980"/>
    <w:rsid w:val="00487C29"/>
    <w:rsid w:val="00487D2A"/>
    <w:rsid w:val="004904EB"/>
    <w:rsid w:val="00491174"/>
    <w:rsid w:val="0049126B"/>
    <w:rsid w:val="00491A39"/>
    <w:rsid w:val="004920F6"/>
    <w:rsid w:val="0049221B"/>
    <w:rsid w:val="004924D3"/>
    <w:rsid w:val="00492944"/>
    <w:rsid w:val="00492ABD"/>
    <w:rsid w:val="00493086"/>
    <w:rsid w:val="004932F0"/>
    <w:rsid w:val="004936E2"/>
    <w:rsid w:val="004942BE"/>
    <w:rsid w:val="00494699"/>
    <w:rsid w:val="00494725"/>
    <w:rsid w:val="00495A35"/>
    <w:rsid w:val="004962DF"/>
    <w:rsid w:val="0049644A"/>
    <w:rsid w:val="00496503"/>
    <w:rsid w:val="004965EA"/>
    <w:rsid w:val="004968F9"/>
    <w:rsid w:val="004970CD"/>
    <w:rsid w:val="00497608"/>
    <w:rsid w:val="004976B5"/>
    <w:rsid w:val="00497DDA"/>
    <w:rsid w:val="004A10A9"/>
    <w:rsid w:val="004A110C"/>
    <w:rsid w:val="004A1EFA"/>
    <w:rsid w:val="004A2018"/>
    <w:rsid w:val="004A2070"/>
    <w:rsid w:val="004A2073"/>
    <w:rsid w:val="004A248E"/>
    <w:rsid w:val="004A261C"/>
    <w:rsid w:val="004A27B7"/>
    <w:rsid w:val="004A2A12"/>
    <w:rsid w:val="004A2C84"/>
    <w:rsid w:val="004A30FF"/>
    <w:rsid w:val="004A3EFC"/>
    <w:rsid w:val="004A4530"/>
    <w:rsid w:val="004A47DE"/>
    <w:rsid w:val="004A5AF7"/>
    <w:rsid w:val="004A691C"/>
    <w:rsid w:val="004A6AB0"/>
    <w:rsid w:val="004A6ACB"/>
    <w:rsid w:val="004A6B23"/>
    <w:rsid w:val="004A72B5"/>
    <w:rsid w:val="004A76F6"/>
    <w:rsid w:val="004A7EEB"/>
    <w:rsid w:val="004A7F0B"/>
    <w:rsid w:val="004A7F62"/>
    <w:rsid w:val="004A7F9F"/>
    <w:rsid w:val="004B02F5"/>
    <w:rsid w:val="004B0703"/>
    <w:rsid w:val="004B0F2C"/>
    <w:rsid w:val="004B1777"/>
    <w:rsid w:val="004B2496"/>
    <w:rsid w:val="004B3943"/>
    <w:rsid w:val="004B3BE8"/>
    <w:rsid w:val="004B4CD9"/>
    <w:rsid w:val="004B4E50"/>
    <w:rsid w:val="004B5624"/>
    <w:rsid w:val="004B5714"/>
    <w:rsid w:val="004B575B"/>
    <w:rsid w:val="004B57B2"/>
    <w:rsid w:val="004B6077"/>
    <w:rsid w:val="004B6175"/>
    <w:rsid w:val="004B6AFD"/>
    <w:rsid w:val="004B6FAF"/>
    <w:rsid w:val="004B73EA"/>
    <w:rsid w:val="004B74AF"/>
    <w:rsid w:val="004B77C1"/>
    <w:rsid w:val="004B7C25"/>
    <w:rsid w:val="004B7DA7"/>
    <w:rsid w:val="004C0078"/>
    <w:rsid w:val="004C015D"/>
    <w:rsid w:val="004C06A7"/>
    <w:rsid w:val="004C0D24"/>
    <w:rsid w:val="004C12FA"/>
    <w:rsid w:val="004C21D7"/>
    <w:rsid w:val="004C231F"/>
    <w:rsid w:val="004C2382"/>
    <w:rsid w:val="004C2C46"/>
    <w:rsid w:val="004C354B"/>
    <w:rsid w:val="004C3968"/>
    <w:rsid w:val="004C3983"/>
    <w:rsid w:val="004C4216"/>
    <w:rsid w:val="004C531E"/>
    <w:rsid w:val="004C5414"/>
    <w:rsid w:val="004C5E5C"/>
    <w:rsid w:val="004C5F18"/>
    <w:rsid w:val="004C64FC"/>
    <w:rsid w:val="004C6623"/>
    <w:rsid w:val="004C6A25"/>
    <w:rsid w:val="004C6B85"/>
    <w:rsid w:val="004C6D0B"/>
    <w:rsid w:val="004C6D97"/>
    <w:rsid w:val="004C6FBD"/>
    <w:rsid w:val="004C7A1A"/>
    <w:rsid w:val="004C7B61"/>
    <w:rsid w:val="004D0672"/>
    <w:rsid w:val="004D0D8A"/>
    <w:rsid w:val="004D0FA8"/>
    <w:rsid w:val="004D1FFE"/>
    <w:rsid w:val="004D273C"/>
    <w:rsid w:val="004D2F08"/>
    <w:rsid w:val="004D2FBD"/>
    <w:rsid w:val="004D37CC"/>
    <w:rsid w:val="004D3A61"/>
    <w:rsid w:val="004D4573"/>
    <w:rsid w:val="004D49BB"/>
    <w:rsid w:val="004D49D9"/>
    <w:rsid w:val="004D4CD9"/>
    <w:rsid w:val="004D5141"/>
    <w:rsid w:val="004D56B8"/>
    <w:rsid w:val="004D5EFC"/>
    <w:rsid w:val="004D5F42"/>
    <w:rsid w:val="004D6000"/>
    <w:rsid w:val="004D60B2"/>
    <w:rsid w:val="004D6B0A"/>
    <w:rsid w:val="004D71ED"/>
    <w:rsid w:val="004D737B"/>
    <w:rsid w:val="004D7570"/>
    <w:rsid w:val="004D763A"/>
    <w:rsid w:val="004D76E1"/>
    <w:rsid w:val="004D7703"/>
    <w:rsid w:val="004D793D"/>
    <w:rsid w:val="004E04A8"/>
    <w:rsid w:val="004E04DE"/>
    <w:rsid w:val="004E1500"/>
    <w:rsid w:val="004E270B"/>
    <w:rsid w:val="004E2740"/>
    <w:rsid w:val="004E2B4C"/>
    <w:rsid w:val="004E2F92"/>
    <w:rsid w:val="004E30C3"/>
    <w:rsid w:val="004E3810"/>
    <w:rsid w:val="004E3D9A"/>
    <w:rsid w:val="004E40F2"/>
    <w:rsid w:val="004E4CC9"/>
    <w:rsid w:val="004E4E41"/>
    <w:rsid w:val="004E5382"/>
    <w:rsid w:val="004E5469"/>
    <w:rsid w:val="004E5A20"/>
    <w:rsid w:val="004E614C"/>
    <w:rsid w:val="004E6524"/>
    <w:rsid w:val="004E67DC"/>
    <w:rsid w:val="004E6B82"/>
    <w:rsid w:val="004E6F6E"/>
    <w:rsid w:val="004E716E"/>
    <w:rsid w:val="004E7252"/>
    <w:rsid w:val="004E7C63"/>
    <w:rsid w:val="004E7C9E"/>
    <w:rsid w:val="004E7CBA"/>
    <w:rsid w:val="004E7FCE"/>
    <w:rsid w:val="004F08E2"/>
    <w:rsid w:val="004F1978"/>
    <w:rsid w:val="004F2747"/>
    <w:rsid w:val="004F277F"/>
    <w:rsid w:val="004F2845"/>
    <w:rsid w:val="004F2E53"/>
    <w:rsid w:val="004F33E8"/>
    <w:rsid w:val="004F3454"/>
    <w:rsid w:val="004F38EB"/>
    <w:rsid w:val="004F3BE5"/>
    <w:rsid w:val="004F45A4"/>
    <w:rsid w:val="004F45D7"/>
    <w:rsid w:val="004F4B63"/>
    <w:rsid w:val="004F5212"/>
    <w:rsid w:val="004F558F"/>
    <w:rsid w:val="004F5731"/>
    <w:rsid w:val="004F787D"/>
    <w:rsid w:val="004F79F3"/>
    <w:rsid w:val="004F7C81"/>
    <w:rsid w:val="004F7E9C"/>
    <w:rsid w:val="00500807"/>
    <w:rsid w:val="00501433"/>
    <w:rsid w:val="00501A9C"/>
    <w:rsid w:val="0050223E"/>
    <w:rsid w:val="005026E8"/>
    <w:rsid w:val="00502884"/>
    <w:rsid w:val="00502D22"/>
    <w:rsid w:val="00503632"/>
    <w:rsid w:val="005044C2"/>
    <w:rsid w:val="00504866"/>
    <w:rsid w:val="005057F5"/>
    <w:rsid w:val="00505817"/>
    <w:rsid w:val="00506043"/>
    <w:rsid w:val="00506B6B"/>
    <w:rsid w:val="0050753C"/>
    <w:rsid w:val="00507B5A"/>
    <w:rsid w:val="00507D38"/>
    <w:rsid w:val="00507D62"/>
    <w:rsid w:val="005101F6"/>
    <w:rsid w:val="005109D7"/>
    <w:rsid w:val="00510ADD"/>
    <w:rsid w:val="00510C07"/>
    <w:rsid w:val="00510DF4"/>
    <w:rsid w:val="00510EC7"/>
    <w:rsid w:val="0051103E"/>
    <w:rsid w:val="00511131"/>
    <w:rsid w:val="00511581"/>
    <w:rsid w:val="00511599"/>
    <w:rsid w:val="0051165A"/>
    <w:rsid w:val="00511ADA"/>
    <w:rsid w:val="0051231C"/>
    <w:rsid w:val="00513570"/>
    <w:rsid w:val="005139AA"/>
    <w:rsid w:val="00514490"/>
    <w:rsid w:val="005148CD"/>
    <w:rsid w:val="0051507D"/>
    <w:rsid w:val="005158F0"/>
    <w:rsid w:val="005159ED"/>
    <w:rsid w:val="00515E93"/>
    <w:rsid w:val="00515ED6"/>
    <w:rsid w:val="00515FE6"/>
    <w:rsid w:val="00516F9A"/>
    <w:rsid w:val="00520152"/>
    <w:rsid w:val="0052170D"/>
    <w:rsid w:val="00522155"/>
    <w:rsid w:val="0052277A"/>
    <w:rsid w:val="00522B63"/>
    <w:rsid w:val="00522F86"/>
    <w:rsid w:val="005230B3"/>
    <w:rsid w:val="005234A6"/>
    <w:rsid w:val="00523A04"/>
    <w:rsid w:val="00523D25"/>
    <w:rsid w:val="005242E6"/>
    <w:rsid w:val="00524446"/>
    <w:rsid w:val="0052445E"/>
    <w:rsid w:val="005246F9"/>
    <w:rsid w:val="00524F5E"/>
    <w:rsid w:val="00526057"/>
    <w:rsid w:val="0052633F"/>
    <w:rsid w:val="005268FE"/>
    <w:rsid w:val="005269DD"/>
    <w:rsid w:val="00526E6F"/>
    <w:rsid w:val="00526E83"/>
    <w:rsid w:val="005272F3"/>
    <w:rsid w:val="0052737E"/>
    <w:rsid w:val="005277EC"/>
    <w:rsid w:val="00530190"/>
    <w:rsid w:val="00530D3A"/>
    <w:rsid w:val="00531456"/>
    <w:rsid w:val="005315AA"/>
    <w:rsid w:val="0053201A"/>
    <w:rsid w:val="0053243A"/>
    <w:rsid w:val="005326D0"/>
    <w:rsid w:val="0053410B"/>
    <w:rsid w:val="00534359"/>
    <w:rsid w:val="00534E48"/>
    <w:rsid w:val="00534E8E"/>
    <w:rsid w:val="005352B2"/>
    <w:rsid w:val="005352FC"/>
    <w:rsid w:val="0053598A"/>
    <w:rsid w:val="00535B83"/>
    <w:rsid w:val="00535EFF"/>
    <w:rsid w:val="0053652A"/>
    <w:rsid w:val="00536652"/>
    <w:rsid w:val="00536756"/>
    <w:rsid w:val="00536A19"/>
    <w:rsid w:val="00536DA1"/>
    <w:rsid w:val="00537027"/>
    <w:rsid w:val="005372B2"/>
    <w:rsid w:val="0053771B"/>
    <w:rsid w:val="005377BC"/>
    <w:rsid w:val="00537EF3"/>
    <w:rsid w:val="00537F6C"/>
    <w:rsid w:val="005402A7"/>
    <w:rsid w:val="00540736"/>
    <w:rsid w:val="00540A72"/>
    <w:rsid w:val="0054132C"/>
    <w:rsid w:val="00541A8E"/>
    <w:rsid w:val="0054206C"/>
    <w:rsid w:val="00542494"/>
    <w:rsid w:val="00542526"/>
    <w:rsid w:val="005436D1"/>
    <w:rsid w:val="00544681"/>
    <w:rsid w:val="00544865"/>
    <w:rsid w:val="005449C3"/>
    <w:rsid w:val="00544F07"/>
    <w:rsid w:val="00544FB9"/>
    <w:rsid w:val="005450CC"/>
    <w:rsid w:val="005450E3"/>
    <w:rsid w:val="005452C3"/>
    <w:rsid w:val="0054543B"/>
    <w:rsid w:val="0054545A"/>
    <w:rsid w:val="00545607"/>
    <w:rsid w:val="0054590F"/>
    <w:rsid w:val="005459BE"/>
    <w:rsid w:val="00545AB1"/>
    <w:rsid w:val="00545C10"/>
    <w:rsid w:val="005460F6"/>
    <w:rsid w:val="00546717"/>
    <w:rsid w:val="0054721E"/>
    <w:rsid w:val="00547740"/>
    <w:rsid w:val="005477CF"/>
    <w:rsid w:val="00547B59"/>
    <w:rsid w:val="00547C5A"/>
    <w:rsid w:val="005507D4"/>
    <w:rsid w:val="005513D6"/>
    <w:rsid w:val="00551B04"/>
    <w:rsid w:val="005520A8"/>
    <w:rsid w:val="0055241A"/>
    <w:rsid w:val="0055283A"/>
    <w:rsid w:val="00552BE2"/>
    <w:rsid w:val="0055336E"/>
    <w:rsid w:val="00554544"/>
    <w:rsid w:val="00554BE8"/>
    <w:rsid w:val="00554F0D"/>
    <w:rsid w:val="00555592"/>
    <w:rsid w:val="00555712"/>
    <w:rsid w:val="005559F1"/>
    <w:rsid w:val="00555BE8"/>
    <w:rsid w:val="00555D73"/>
    <w:rsid w:val="00555E35"/>
    <w:rsid w:val="005563BF"/>
    <w:rsid w:val="00556509"/>
    <w:rsid w:val="00556B8B"/>
    <w:rsid w:val="00557148"/>
    <w:rsid w:val="00560A77"/>
    <w:rsid w:val="0056120E"/>
    <w:rsid w:val="00562C94"/>
    <w:rsid w:val="00562D7B"/>
    <w:rsid w:val="00563380"/>
    <w:rsid w:val="005635CE"/>
    <w:rsid w:val="00563681"/>
    <w:rsid w:val="005647CE"/>
    <w:rsid w:val="0056552A"/>
    <w:rsid w:val="00565CDF"/>
    <w:rsid w:val="005660F9"/>
    <w:rsid w:val="005667F9"/>
    <w:rsid w:val="00566802"/>
    <w:rsid w:val="00566C98"/>
    <w:rsid w:val="0056731B"/>
    <w:rsid w:val="00567D13"/>
    <w:rsid w:val="00570695"/>
    <w:rsid w:val="00571874"/>
    <w:rsid w:val="00571C2C"/>
    <w:rsid w:val="00571C2F"/>
    <w:rsid w:val="00571F8E"/>
    <w:rsid w:val="005720E5"/>
    <w:rsid w:val="005720F6"/>
    <w:rsid w:val="00572116"/>
    <w:rsid w:val="00572136"/>
    <w:rsid w:val="005721F3"/>
    <w:rsid w:val="005722F8"/>
    <w:rsid w:val="005728E5"/>
    <w:rsid w:val="00572E96"/>
    <w:rsid w:val="00573954"/>
    <w:rsid w:val="00573B5E"/>
    <w:rsid w:val="00574465"/>
    <w:rsid w:val="00574B9E"/>
    <w:rsid w:val="00574D15"/>
    <w:rsid w:val="00574D1A"/>
    <w:rsid w:val="00574E93"/>
    <w:rsid w:val="0057509A"/>
    <w:rsid w:val="005754AA"/>
    <w:rsid w:val="00575A5E"/>
    <w:rsid w:val="00575A73"/>
    <w:rsid w:val="00576258"/>
    <w:rsid w:val="0057670F"/>
    <w:rsid w:val="00577078"/>
    <w:rsid w:val="005770E0"/>
    <w:rsid w:val="0057755B"/>
    <w:rsid w:val="00577780"/>
    <w:rsid w:val="0058051E"/>
    <w:rsid w:val="00580842"/>
    <w:rsid w:val="00580E35"/>
    <w:rsid w:val="00580F40"/>
    <w:rsid w:val="00581E55"/>
    <w:rsid w:val="00581E74"/>
    <w:rsid w:val="005826BE"/>
    <w:rsid w:val="005826C3"/>
    <w:rsid w:val="00582824"/>
    <w:rsid w:val="00582948"/>
    <w:rsid w:val="00582C3B"/>
    <w:rsid w:val="00583310"/>
    <w:rsid w:val="005833C7"/>
    <w:rsid w:val="005836AF"/>
    <w:rsid w:val="005838AA"/>
    <w:rsid w:val="00583AFA"/>
    <w:rsid w:val="0058438C"/>
    <w:rsid w:val="00584608"/>
    <w:rsid w:val="00584653"/>
    <w:rsid w:val="005857F6"/>
    <w:rsid w:val="00585E52"/>
    <w:rsid w:val="00586049"/>
    <w:rsid w:val="00586B28"/>
    <w:rsid w:val="00586F18"/>
    <w:rsid w:val="005876D7"/>
    <w:rsid w:val="005877AF"/>
    <w:rsid w:val="005902AD"/>
    <w:rsid w:val="00591965"/>
    <w:rsid w:val="00591DA2"/>
    <w:rsid w:val="00591F2C"/>
    <w:rsid w:val="00592367"/>
    <w:rsid w:val="00592861"/>
    <w:rsid w:val="00592E31"/>
    <w:rsid w:val="00593942"/>
    <w:rsid w:val="00593E92"/>
    <w:rsid w:val="00594244"/>
    <w:rsid w:val="0059501F"/>
    <w:rsid w:val="005953E5"/>
    <w:rsid w:val="00595EB4"/>
    <w:rsid w:val="0059619C"/>
    <w:rsid w:val="0059677E"/>
    <w:rsid w:val="00596A58"/>
    <w:rsid w:val="00596EC4"/>
    <w:rsid w:val="00596F23"/>
    <w:rsid w:val="00597327"/>
    <w:rsid w:val="00597453"/>
    <w:rsid w:val="005978C3"/>
    <w:rsid w:val="005A1292"/>
    <w:rsid w:val="005A17FD"/>
    <w:rsid w:val="005A197F"/>
    <w:rsid w:val="005A2327"/>
    <w:rsid w:val="005A3A5B"/>
    <w:rsid w:val="005A3CA8"/>
    <w:rsid w:val="005A42E3"/>
    <w:rsid w:val="005A574C"/>
    <w:rsid w:val="005A62CF"/>
    <w:rsid w:val="005A738C"/>
    <w:rsid w:val="005A760D"/>
    <w:rsid w:val="005A7660"/>
    <w:rsid w:val="005A7767"/>
    <w:rsid w:val="005A7857"/>
    <w:rsid w:val="005A7C71"/>
    <w:rsid w:val="005B06C7"/>
    <w:rsid w:val="005B073B"/>
    <w:rsid w:val="005B10A1"/>
    <w:rsid w:val="005B13E2"/>
    <w:rsid w:val="005B3114"/>
    <w:rsid w:val="005B3AF3"/>
    <w:rsid w:val="005B402E"/>
    <w:rsid w:val="005B4614"/>
    <w:rsid w:val="005B5050"/>
    <w:rsid w:val="005B5092"/>
    <w:rsid w:val="005B6D28"/>
    <w:rsid w:val="005B7285"/>
    <w:rsid w:val="005B7477"/>
    <w:rsid w:val="005C0591"/>
    <w:rsid w:val="005C0B96"/>
    <w:rsid w:val="005C1013"/>
    <w:rsid w:val="005C133A"/>
    <w:rsid w:val="005C1774"/>
    <w:rsid w:val="005C3825"/>
    <w:rsid w:val="005C3992"/>
    <w:rsid w:val="005C3C80"/>
    <w:rsid w:val="005C4D11"/>
    <w:rsid w:val="005C560B"/>
    <w:rsid w:val="005C5956"/>
    <w:rsid w:val="005C646E"/>
    <w:rsid w:val="005C65AC"/>
    <w:rsid w:val="005C66C8"/>
    <w:rsid w:val="005C6BC9"/>
    <w:rsid w:val="005C6C84"/>
    <w:rsid w:val="005C6E3E"/>
    <w:rsid w:val="005C7901"/>
    <w:rsid w:val="005C7C11"/>
    <w:rsid w:val="005D0275"/>
    <w:rsid w:val="005D033E"/>
    <w:rsid w:val="005D043D"/>
    <w:rsid w:val="005D1DA1"/>
    <w:rsid w:val="005D24D9"/>
    <w:rsid w:val="005D27F4"/>
    <w:rsid w:val="005D2EA7"/>
    <w:rsid w:val="005D2F68"/>
    <w:rsid w:val="005D3DB1"/>
    <w:rsid w:val="005D47D3"/>
    <w:rsid w:val="005D491D"/>
    <w:rsid w:val="005D4A06"/>
    <w:rsid w:val="005D4B9F"/>
    <w:rsid w:val="005D5789"/>
    <w:rsid w:val="005D5ADC"/>
    <w:rsid w:val="005D5BAF"/>
    <w:rsid w:val="005D6E10"/>
    <w:rsid w:val="005D6F4E"/>
    <w:rsid w:val="005D75E7"/>
    <w:rsid w:val="005D7BD5"/>
    <w:rsid w:val="005E01E0"/>
    <w:rsid w:val="005E109C"/>
    <w:rsid w:val="005E152D"/>
    <w:rsid w:val="005E1E64"/>
    <w:rsid w:val="005E23D6"/>
    <w:rsid w:val="005E292F"/>
    <w:rsid w:val="005E2B23"/>
    <w:rsid w:val="005E2E8E"/>
    <w:rsid w:val="005E3261"/>
    <w:rsid w:val="005E3CE1"/>
    <w:rsid w:val="005E40CF"/>
    <w:rsid w:val="005E42AA"/>
    <w:rsid w:val="005E4311"/>
    <w:rsid w:val="005E4325"/>
    <w:rsid w:val="005E4848"/>
    <w:rsid w:val="005E4E12"/>
    <w:rsid w:val="005E4FFA"/>
    <w:rsid w:val="005E506B"/>
    <w:rsid w:val="005E56DB"/>
    <w:rsid w:val="005E5721"/>
    <w:rsid w:val="005E637D"/>
    <w:rsid w:val="005E6BD6"/>
    <w:rsid w:val="005E7035"/>
    <w:rsid w:val="005E7332"/>
    <w:rsid w:val="005E782E"/>
    <w:rsid w:val="005E7A27"/>
    <w:rsid w:val="005F0294"/>
    <w:rsid w:val="005F0988"/>
    <w:rsid w:val="005F0C4F"/>
    <w:rsid w:val="005F19CD"/>
    <w:rsid w:val="005F1A70"/>
    <w:rsid w:val="005F2362"/>
    <w:rsid w:val="005F2504"/>
    <w:rsid w:val="005F2934"/>
    <w:rsid w:val="005F3A42"/>
    <w:rsid w:val="005F3B1A"/>
    <w:rsid w:val="005F404E"/>
    <w:rsid w:val="005F424F"/>
    <w:rsid w:val="005F46DE"/>
    <w:rsid w:val="005F4BBB"/>
    <w:rsid w:val="005F5076"/>
    <w:rsid w:val="005F514F"/>
    <w:rsid w:val="005F5626"/>
    <w:rsid w:val="005F66E7"/>
    <w:rsid w:val="005F68C6"/>
    <w:rsid w:val="005F6AB7"/>
    <w:rsid w:val="005F6BCA"/>
    <w:rsid w:val="005F7968"/>
    <w:rsid w:val="00600146"/>
    <w:rsid w:val="00600180"/>
    <w:rsid w:val="006008B1"/>
    <w:rsid w:val="00600A53"/>
    <w:rsid w:val="00600B99"/>
    <w:rsid w:val="00600C68"/>
    <w:rsid w:val="00601955"/>
    <w:rsid w:val="00602599"/>
    <w:rsid w:val="0060278F"/>
    <w:rsid w:val="006027FA"/>
    <w:rsid w:val="00602A43"/>
    <w:rsid w:val="00602D53"/>
    <w:rsid w:val="0060353B"/>
    <w:rsid w:val="006038C2"/>
    <w:rsid w:val="00603940"/>
    <w:rsid w:val="00603EF2"/>
    <w:rsid w:val="00604867"/>
    <w:rsid w:val="006052C7"/>
    <w:rsid w:val="0060563C"/>
    <w:rsid w:val="00605932"/>
    <w:rsid w:val="00606C9C"/>
    <w:rsid w:val="00606D6E"/>
    <w:rsid w:val="006070C1"/>
    <w:rsid w:val="006073AF"/>
    <w:rsid w:val="006107EE"/>
    <w:rsid w:val="00611222"/>
    <w:rsid w:val="00611A75"/>
    <w:rsid w:val="00611ABE"/>
    <w:rsid w:val="00611D19"/>
    <w:rsid w:val="00611F36"/>
    <w:rsid w:val="006124D2"/>
    <w:rsid w:val="00613345"/>
    <w:rsid w:val="006135B4"/>
    <w:rsid w:val="00613956"/>
    <w:rsid w:val="00613EF6"/>
    <w:rsid w:val="00614044"/>
    <w:rsid w:val="00614B3B"/>
    <w:rsid w:val="00614E88"/>
    <w:rsid w:val="00615149"/>
    <w:rsid w:val="006152C5"/>
    <w:rsid w:val="006156F2"/>
    <w:rsid w:val="00615AF5"/>
    <w:rsid w:val="00615DFC"/>
    <w:rsid w:val="00616027"/>
    <w:rsid w:val="006161AB"/>
    <w:rsid w:val="006164B6"/>
    <w:rsid w:val="00616ACB"/>
    <w:rsid w:val="00616C01"/>
    <w:rsid w:val="00617650"/>
    <w:rsid w:val="0061790A"/>
    <w:rsid w:val="00620174"/>
    <w:rsid w:val="0062063D"/>
    <w:rsid w:val="00620640"/>
    <w:rsid w:val="006207D4"/>
    <w:rsid w:val="00620881"/>
    <w:rsid w:val="00620CCC"/>
    <w:rsid w:val="00620E2C"/>
    <w:rsid w:val="00621BF7"/>
    <w:rsid w:val="0062282B"/>
    <w:rsid w:val="00622A04"/>
    <w:rsid w:val="00622B81"/>
    <w:rsid w:val="00622CB5"/>
    <w:rsid w:val="006232F4"/>
    <w:rsid w:val="0062345C"/>
    <w:rsid w:val="006237CD"/>
    <w:rsid w:val="00623D95"/>
    <w:rsid w:val="00623E84"/>
    <w:rsid w:val="006248FB"/>
    <w:rsid w:val="00624916"/>
    <w:rsid w:val="00624D0E"/>
    <w:rsid w:val="006256B5"/>
    <w:rsid w:val="0062579A"/>
    <w:rsid w:val="00626A14"/>
    <w:rsid w:val="00626ED5"/>
    <w:rsid w:val="006276D8"/>
    <w:rsid w:val="00627BC5"/>
    <w:rsid w:val="00630394"/>
    <w:rsid w:val="00631BB3"/>
    <w:rsid w:val="00632A74"/>
    <w:rsid w:val="00632AED"/>
    <w:rsid w:val="00632E05"/>
    <w:rsid w:val="00632E68"/>
    <w:rsid w:val="00632EE9"/>
    <w:rsid w:val="006337E7"/>
    <w:rsid w:val="00633BFB"/>
    <w:rsid w:val="00633C65"/>
    <w:rsid w:val="00634049"/>
    <w:rsid w:val="00634838"/>
    <w:rsid w:val="00634B3F"/>
    <w:rsid w:val="00634B4C"/>
    <w:rsid w:val="00635193"/>
    <w:rsid w:val="0063519A"/>
    <w:rsid w:val="006352E8"/>
    <w:rsid w:val="0063531E"/>
    <w:rsid w:val="00635823"/>
    <w:rsid w:val="00635B0E"/>
    <w:rsid w:val="00635C8B"/>
    <w:rsid w:val="00636373"/>
    <w:rsid w:val="00636401"/>
    <w:rsid w:val="006364B6"/>
    <w:rsid w:val="006369F1"/>
    <w:rsid w:val="00636D9C"/>
    <w:rsid w:val="00637439"/>
    <w:rsid w:val="00637895"/>
    <w:rsid w:val="00637946"/>
    <w:rsid w:val="00637C86"/>
    <w:rsid w:val="00637CC1"/>
    <w:rsid w:val="006405FD"/>
    <w:rsid w:val="00640C4C"/>
    <w:rsid w:val="00640D26"/>
    <w:rsid w:val="00640F83"/>
    <w:rsid w:val="00641040"/>
    <w:rsid w:val="00641296"/>
    <w:rsid w:val="00641378"/>
    <w:rsid w:val="006418FE"/>
    <w:rsid w:val="00641EF3"/>
    <w:rsid w:val="0064293A"/>
    <w:rsid w:val="00642A61"/>
    <w:rsid w:val="00642DE4"/>
    <w:rsid w:val="0064303B"/>
    <w:rsid w:val="00644656"/>
    <w:rsid w:val="00644CED"/>
    <w:rsid w:val="00644DF0"/>
    <w:rsid w:val="00644F46"/>
    <w:rsid w:val="006450D0"/>
    <w:rsid w:val="006451C7"/>
    <w:rsid w:val="00645BB4"/>
    <w:rsid w:val="00646110"/>
    <w:rsid w:val="006461C6"/>
    <w:rsid w:val="00646342"/>
    <w:rsid w:val="006469A7"/>
    <w:rsid w:val="00646D8A"/>
    <w:rsid w:val="006473DB"/>
    <w:rsid w:val="006477CB"/>
    <w:rsid w:val="00651132"/>
    <w:rsid w:val="00651672"/>
    <w:rsid w:val="00651ECB"/>
    <w:rsid w:val="0065202A"/>
    <w:rsid w:val="00652790"/>
    <w:rsid w:val="00653B57"/>
    <w:rsid w:val="00653E1B"/>
    <w:rsid w:val="00653FD2"/>
    <w:rsid w:val="0065405E"/>
    <w:rsid w:val="006544F2"/>
    <w:rsid w:val="006548CC"/>
    <w:rsid w:val="00655B9B"/>
    <w:rsid w:val="00655E58"/>
    <w:rsid w:val="006560A6"/>
    <w:rsid w:val="00656549"/>
    <w:rsid w:val="00656E83"/>
    <w:rsid w:val="0065757B"/>
    <w:rsid w:val="00657FAB"/>
    <w:rsid w:val="00660000"/>
    <w:rsid w:val="0066079C"/>
    <w:rsid w:val="00660F2E"/>
    <w:rsid w:val="00662455"/>
    <w:rsid w:val="00662606"/>
    <w:rsid w:val="00662827"/>
    <w:rsid w:val="006628DC"/>
    <w:rsid w:val="00662C4A"/>
    <w:rsid w:val="006637C4"/>
    <w:rsid w:val="00663B77"/>
    <w:rsid w:val="0066402C"/>
    <w:rsid w:val="006644D7"/>
    <w:rsid w:val="00664546"/>
    <w:rsid w:val="006655F9"/>
    <w:rsid w:val="00665836"/>
    <w:rsid w:val="00665D81"/>
    <w:rsid w:val="00666277"/>
    <w:rsid w:val="006666C1"/>
    <w:rsid w:val="00666D61"/>
    <w:rsid w:val="00667251"/>
    <w:rsid w:val="006675B5"/>
    <w:rsid w:val="006677DF"/>
    <w:rsid w:val="006677E7"/>
    <w:rsid w:val="00670243"/>
    <w:rsid w:val="006719C0"/>
    <w:rsid w:val="00671C4E"/>
    <w:rsid w:val="0067276D"/>
    <w:rsid w:val="00672CF3"/>
    <w:rsid w:val="0067467D"/>
    <w:rsid w:val="006754EA"/>
    <w:rsid w:val="00675A6F"/>
    <w:rsid w:val="006760E0"/>
    <w:rsid w:val="00676667"/>
    <w:rsid w:val="00676CBA"/>
    <w:rsid w:val="00676EB7"/>
    <w:rsid w:val="00676EC0"/>
    <w:rsid w:val="00677619"/>
    <w:rsid w:val="00677623"/>
    <w:rsid w:val="00677770"/>
    <w:rsid w:val="00677B69"/>
    <w:rsid w:val="00680938"/>
    <w:rsid w:val="00680B43"/>
    <w:rsid w:val="00680C07"/>
    <w:rsid w:val="00680E2A"/>
    <w:rsid w:val="00680E4C"/>
    <w:rsid w:val="00680F4E"/>
    <w:rsid w:val="006811C5"/>
    <w:rsid w:val="006822EE"/>
    <w:rsid w:val="00682914"/>
    <w:rsid w:val="00683D9B"/>
    <w:rsid w:val="006850AD"/>
    <w:rsid w:val="00685614"/>
    <w:rsid w:val="00686A78"/>
    <w:rsid w:val="00687062"/>
    <w:rsid w:val="00687709"/>
    <w:rsid w:val="006878E4"/>
    <w:rsid w:val="00687A2A"/>
    <w:rsid w:val="00690B94"/>
    <w:rsid w:val="00690CA8"/>
    <w:rsid w:val="00691175"/>
    <w:rsid w:val="00691206"/>
    <w:rsid w:val="00691293"/>
    <w:rsid w:val="00691352"/>
    <w:rsid w:val="006916F3"/>
    <w:rsid w:val="00691C56"/>
    <w:rsid w:val="00692775"/>
    <w:rsid w:val="006927A2"/>
    <w:rsid w:val="00692949"/>
    <w:rsid w:val="00692E4D"/>
    <w:rsid w:val="006943B2"/>
    <w:rsid w:val="0069487B"/>
    <w:rsid w:val="0069491D"/>
    <w:rsid w:val="006954C4"/>
    <w:rsid w:val="00696011"/>
    <w:rsid w:val="0069630C"/>
    <w:rsid w:val="00696438"/>
    <w:rsid w:val="006971FF"/>
    <w:rsid w:val="00697B54"/>
    <w:rsid w:val="00697E28"/>
    <w:rsid w:val="006A01A4"/>
    <w:rsid w:val="006A09B1"/>
    <w:rsid w:val="006A0ACA"/>
    <w:rsid w:val="006A0AD5"/>
    <w:rsid w:val="006A1EA8"/>
    <w:rsid w:val="006A37DD"/>
    <w:rsid w:val="006A38A8"/>
    <w:rsid w:val="006A3A74"/>
    <w:rsid w:val="006A3FBC"/>
    <w:rsid w:val="006A42BA"/>
    <w:rsid w:val="006A433E"/>
    <w:rsid w:val="006A4426"/>
    <w:rsid w:val="006A44EC"/>
    <w:rsid w:val="006A4539"/>
    <w:rsid w:val="006A4618"/>
    <w:rsid w:val="006A465F"/>
    <w:rsid w:val="006A4848"/>
    <w:rsid w:val="006A4893"/>
    <w:rsid w:val="006A493E"/>
    <w:rsid w:val="006A4AB3"/>
    <w:rsid w:val="006A570D"/>
    <w:rsid w:val="006A5771"/>
    <w:rsid w:val="006A599F"/>
    <w:rsid w:val="006A5B01"/>
    <w:rsid w:val="006A5DA4"/>
    <w:rsid w:val="006A5E45"/>
    <w:rsid w:val="006A610D"/>
    <w:rsid w:val="006A6A68"/>
    <w:rsid w:val="006A7447"/>
    <w:rsid w:val="006A77A6"/>
    <w:rsid w:val="006A77CF"/>
    <w:rsid w:val="006A78E8"/>
    <w:rsid w:val="006A79CD"/>
    <w:rsid w:val="006A7A85"/>
    <w:rsid w:val="006B0648"/>
    <w:rsid w:val="006B0749"/>
    <w:rsid w:val="006B09D6"/>
    <w:rsid w:val="006B0D67"/>
    <w:rsid w:val="006B0E53"/>
    <w:rsid w:val="006B1432"/>
    <w:rsid w:val="006B1804"/>
    <w:rsid w:val="006B1C88"/>
    <w:rsid w:val="006B2020"/>
    <w:rsid w:val="006B2129"/>
    <w:rsid w:val="006B251C"/>
    <w:rsid w:val="006B2F3E"/>
    <w:rsid w:val="006B3104"/>
    <w:rsid w:val="006B3269"/>
    <w:rsid w:val="006B33C6"/>
    <w:rsid w:val="006B39ED"/>
    <w:rsid w:val="006B4BDF"/>
    <w:rsid w:val="006B4FAA"/>
    <w:rsid w:val="006B52FB"/>
    <w:rsid w:val="006B5DD2"/>
    <w:rsid w:val="006B605B"/>
    <w:rsid w:val="006B6153"/>
    <w:rsid w:val="006B6628"/>
    <w:rsid w:val="006B7198"/>
    <w:rsid w:val="006B775C"/>
    <w:rsid w:val="006B7DC1"/>
    <w:rsid w:val="006B7F0A"/>
    <w:rsid w:val="006B7F7C"/>
    <w:rsid w:val="006C1CB5"/>
    <w:rsid w:val="006C1F0A"/>
    <w:rsid w:val="006C219D"/>
    <w:rsid w:val="006C2D00"/>
    <w:rsid w:val="006C300C"/>
    <w:rsid w:val="006C319D"/>
    <w:rsid w:val="006C393B"/>
    <w:rsid w:val="006C4192"/>
    <w:rsid w:val="006C46B8"/>
    <w:rsid w:val="006C4D23"/>
    <w:rsid w:val="006C52C0"/>
    <w:rsid w:val="006C57E5"/>
    <w:rsid w:val="006C5FFC"/>
    <w:rsid w:val="006C64A2"/>
    <w:rsid w:val="006C6EB1"/>
    <w:rsid w:val="006C764A"/>
    <w:rsid w:val="006D0422"/>
    <w:rsid w:val="006D108D"/>
    <w:rsid w:val="006D1095"/>
    <w:rsid w:val="006D2527"/>
    <w:rsid w:val="006D2A4C"/>
    <w:rsid w:val="006D2E49"/>
    <w:rsid w:val="006D2FD5"/>
    <w:rsid w:val="006D31D3"/>
    <w:rsid w:val="006D3320"/>
    <w:rsid w:val="006D3539"/>
    <w:rsid w:val="006D378F"/>
    <w:rsid w:val="006D3EDE"/>
    <w:rsid w:val="006D40B6"/>
    <w:rsid w:val="006D61C4"/>
    <w:rsid w:val="006D6F61"/>
    <w:rsid w:val="006D7AF9"/>
    <w:rsid w:val="006D7DFC"/>
    <w:rsid w:val="006E0470"/>
    <w:rsid w:val="006E06BA"/>
    <w:rsid w:val="006E079F"/>
    <w:rsid w:val="006E16B5"/>
    <w:rsid w:val="006E18C4"/>
    <w:rsid w:val="006E18F3"/>
    <w:rsid w:val="006E1EC3"/>
    <w:rsid w:val="006E2102"/>
    <w:rsid w:val="006E24D8"/>
    <w:rsid w:val="006E2CC5"/>
    <w:rsid w:val="006E3419"/>
    <w:rsid w:val="006E3578"/>
    <w:rsid w:val="006E3634"/>
    <w:rsid w:val="006E370C"/>
    <w:rsid w:val="006E3C0B"/>
    <w:rsid w:val="006E3C40"/>
    <w:rsid w:val="006E4A34"/>
    <w:rsid w:val="006E4B31"/>
    <w:rsid w:val="006E4C45"/>
    <w:rsid w:val="006E4D54"/>
    <w:rsid w:val="006E6DB7"/>
    <w:rsid w:val="006E728B"/>
    <w:rsid w:val="006E7566"/>
    <w:rsid w:val="006E7591"/>
    <w:rsid w:val="006E76E8"/>
    <w:rsid w:val="006E794A"/>
    <w:rsid w:val="006E7C47"/>
    <w:rsid w:val="006F00E4"/>
    <w:rsid w:val="006F030B"/>
    <w:rsid w:val="006F0A17"/>
    <w:rsid w:val="006F0F49"/>
    <w:rsid w:val="006F16E3"/>
    <w:rsid w:val="006F1A30"/>
    <w:rsid w:val="006F1A47"/>
    <w:rsid w:val="006F1F50"/>
    <w:rsid w:val="006F2B9F"/>
    <w:rsid w:val="006F2D7D"/>
    <w:rsid w:val="006F2E2F"/>
    <w:rsid w:val="006F3506"/>
    <w:rsid w:val="006F36A4"/>
    <w:rsid w:val="006F38E2"/>
    <w:rsid w:val="006F4093"/>
    <w:rsid w:val="006F4313"/>
    <w:rsid w:val="006F46C4"/>
    <w:rsid w:val="006F49D2"/>
    <w:rsid w:val="006F4CFA"/>
    <w:rsid w:val="006F502A"/>
    <w:rsid w:val="006F59A3"/>
    <w:rsid w:val="006F5D41"/>
    <w:rsid w:val="006F5E06"/>
    <w:rsid w:val="006F5F98"/>
    <w:rsid w:val="006F6472"/>
    <w:rsid w:val="006F68DD"/>
    <w:rsid w:val="006F7534"/>
    <w:rsid w:val="006F7B47"/>
    <w:rsid w:val="006F7BD5"/>
    <w:rsid w:val="006F7D2E"/>
    <w:rsid w:val="00700164"/>
    <w:rsid w:val="007007DD"/>
    <w:rsid w:val="00700AD3"/>
    <w:rsid w:val="00700B69"/>
    <w:rsid w:val="00700E03"/>
    <w:rsid w:val="00701181"/>
    <w:rsid w:val="007016DD"/>
    <w:rsid w:val="0070285B"/>
    <w:rsid w:val="007028B5"/>
    <w:rsid w:val="007028FF"/>
    <w:rsid w:val="00702DDF"/>
    <w:rsid w:val="007038D5"/>
    <w:rsid w:val="007040CA"/>
    <w:rsid w:val="00705212"/>
    <w:rsid w:val="007053FB"/>
    <w:rsid w:val="00705E65"/>
    <w:rsid w:val="0070690D"/>
    <w:rsid w:val="00707425"/>
    <w:rsid w:val="00707686"/>
    <w:rsid w:val="0070795D"/>
    <w:rsid w:val="00707A82"/>
    <w:rsid w:val="00707C5A"/>
    <w:rsid w:val="00707DD7"/>
    <w:rsid w:val="0071104C"/>
    <w:rsid w:val="00712726"/>
    <w:rsid w:val="0071296D"/>
    <w:rsid w:val="00712D15"/>
    <w:rsid w:val="00713377"/>
    <w:rsid w:val="007133A5"/>
    <w:rsid w:val="00713472"/>
    <w:rsid w:val="007135B2"/>
    <w:rsid w:val="00714AAA"/>
    <w:rsid w:val="00714B50"/>
    <w:rsid w:val="00715734"/>
    <w:rsid w:val="00715DE0"/>
    <w:rsid w:val="007162F0"/>
    <w:rsid w:val="00716730"/>
    <w:rsid w:val="00716922"/>
    <w:rsid w:val="00716DA0"/>
    <w:rsid w:val="00717287"/>
    <w:rsid w:val="007172A5"/>
    <w:rsid w:val="00717856"/>
    <w:rsid w:val="00717CA4"/>
    <w:rsid w:val="00717D54"/>
    <w:rsid w:val="007201F4"/>
    <w:rsid w:val="00720447"/>
    <w:rsid w:val="00720D26"/>
    <w:rsid w:val="00720DE9"/>
    <w:rsid w:val="00721174"/>
    <w:rsid w:val="0072136F"/>
    <w:rsid w:val="007214EC"/>
    <w:rsid w:val="007218CD"/>
    <w:rsid w:val="00721EE9"/>
    <w:rsid w:val="0072277F"/>
    <w:rsid w:val="00722B14"/>
    <w:rsid w:val="00722BE2"/>
    <w:rsid w:val="00723316"/>
    <w:rsid w:val="00723AA8"/>
    <w:rsid w:val="00723B3F"/>
    <w:rsid w:val="00723F9C"/>
    <w:rsid w:val="007240BF"/>
    <w:rsid w:val="007242F5"/>
    <w:rsid w:val="00724BFE"/>
    <w:rsid w:val="00724FCB"/>
    <w:rsid w:val="007256D3"/>
    <w:rsid w:val="00725822"/>
    <w:rsid w:val="007259EF"/>
    <w:rsid w:val="00725BCE"/>
    <w:rsid w:val="0072637B"/>
    <w:rsid w:val="00726BAD"/>
    <w:rsid w:val="00726CD7"/>
    <w:rsid w:val="00727149"/>
    <w:rsid w:val="00727184"/>
    <w:rsid w:val="007276CE"/>
    <w:rsid w:val="00727DE0"/>
    <w:rsid w:val="00727FAB"/>
    <w:rsid w:val="0073000E"/>
    <w:rsid w:val="007307F7"/>
    <w:rsid w:val="0073170F"/>
    <w:rsid w:val="00731976"/>
    <w:rsid w:val="00732368"/>
    <w:rsid w:val="007323A9"/>
    <w:rsid w:val="00732C03"/>
    <w:rsid w:val="00733D6B"/>
    <w:rsid w:val="00734052"/>
    <w:rsid w:val="007340D3"/>
    <w:rsid w:val="007343EF"/>
    <w:rsid w:val="00734466"/>
    <w:rsid w:val="00734D31"/>
    <w:rsid w:val="007351CA"/>
    <w:rsid w:val="007352E1"/>
    <w:rsid w:val="00735F0A"/>
    <w:rsid w:val="00735F70"/>
    <w:rsid w:val="007361F4"/>
    <w:rsid w:val="00736485"/>
    <w:rsid w:val="007367D2"/>
    <w:rsid w:val="0073728E"/>
    <w:rsid w:val="00737A5F"/>
    <w:rsid w:val="00740401"/>
    <w:rsid w:val="00741D58"/>
    <w:rsid w:val="0074214A"/>
    <w:rsid w:val="007423B6"/>
    <w:rsid w:val="0074253A"/>
    <w:rsid w:val="007428AE"/>
    <w:rsid w:val="007440CF"/>
    <w:rsid w:val="007445C9"/>
    <w:rsid w:val="00744974"/>
    <w:rsid w:val="007449EC"/>
    <w:rsid w:val="00744B14"/>
    <w:rsid w:val="00745033"/>
    <w:rsid w:val="00745514"/>
    <w:rsid w:val="00745631"/>
    <w:rsid w:val="00745E81"/>
    <w:rsid w:val="0074612A"/>
    <w:rsid w:val="00746DAF"/>
    <w:rsid w:val="00746E28"/>
    <w:rsid w:val="0074795C"/>
    <w:rsid w:val="00747B29"/>
    <w:rsid w:val="00747C43"/>
    <w:rsid w:val="00747D57"/>
    <w:rsid w:val="0075015E"/>
    <w:rsid w:val="0075018A"/>
    <w:rsid w:val="00750868"/>
    <w:rsid w:val="00750CEC"/>
    <w:rsid w:val="0075129E"/>
    <w:rsid w:val="007515A7"/>
    <w:rsid w:val="00751703"/>
    <w:rsid w:val="007519AC"/>
    <w:rsid w:val="00751C52"/>
    <w:rsid w:val="00751E76"/>
    <w:rsid w:val="007523DD"/>
    <w:rsid w:val="00752985"/>
    <w:rsid w:val="00754080"/>
    <w:rsid w:val="00754880"/>
    <w:rsid w:val="00754F7A"/>
    <w:rsid w:val="0075568B"/>
    <w:rsid w:val="00755868"/>
    <w:rsid w:val="007561AA"/>
    <w:rsid w:val="007566B1"/>
    <w:rsid w:val="00757CFB"/>
    <w:rsid w:val="007607B9"/>
    <w:rsid w:val="00761A7A"/>
    <w:rsid w:val="00761F4F"/>
    <w:rsid w:val="007621EA"/>
    <w:rsid w:val="007627B9"/>
    <w:rsid w:val="00762FA6"/>
    <w:rsid w:val="00762FF1"/>
    <w:rsid w:val="0076379B"/>
    <w:rsid w:val="0076390B"/>
    <w:rsid w:val="00763AB6"/>
    <w:rsid w:val="00763C1F"/>
    <w:rsid w:val="00763F93"/>
    <w:rsid w:val="0076418D"/>
    <w:rsid w:val="007641DD"/>
    <w:rsid w:val="00764751"/>
    <w:rsid w:val="00764E05"/>
    <w:rsid w:val="00764F01"/>
    <w:rsid w:val="0076508D"/>
    <w:rsid w:val="00765522"/>
    <w:rsid w:val="00766039"/>
    <w:rsid w:val="00766AFD"/>
    <w:rsid w:val="00767157"/>
    <w:rsid w:val="00767323"/>
    <w:rsid w:val="007679C7"/>
    <w:rsid w:val="00767D6B"/>
    <w:rsid w:val="00770866"/>
    <w:rsid w:val="00770BAF"/>
    <w:rsid w:val="00771073"/>
    <w:rsid w:val="00771178"/>
    <w:rsid w:val="00771358"/>
    <w:rsid w:val="00772B83"/>
    <w:rsid w:val="00772BEC"/>
    <w:rsid w:val="0077353A"/>
    <w:rsid w:val="00773A8F"/>
    <w:rsid w:val="00773DAF"/>
    <w:rsid w:val="007740A5"/>
    <w:rsid w:val="0077465F"/>
    <w:rsid w:val="00774E17"/>
    <w:rsid w:val="00775344"/>
    <w:rsid w:val="0077598D"/>
    <w:rsid w:val="00775990"/>
    <w:rsid w:val="00775F64"/>
    <w:rsid w:val="00777551"/>
    <w:rsid w:val="00777A19"/>
    <w:rsid w:val="00777DC6"/>
    <w:rsid w:val="007800E5"/>
    <w:rsid w:val="007805CF"/>
    <w:rsid w:val="00780967"/>
    <w:rsid w:val="00780A7C"/>
    <w:rsid w:val="00780ADA"/>
    <w:rsid w:val="00780C6C"/>
    <w:rsid w:val="007814AF"/>
    <w:rsid w:val="007814EA"/>
    <w:rsid w:val="00781A52"/>
    <w:rsid w:val="00781D59"/>
    <w:rsid w:val="00781E68"/>
    <w:rsid w:val="007827B2"/>
    <w:rsid w:val="007828C8"/>
    <w:rsid w:val="0078293F"/>
    <w:rsid w:val="00782A27"/>
    <w:rsid w:val="007831B3"/>
    <w:rsid w:val="007832E4"/>
    <w:rsid w:val="00783325"/>
    <w:rsid w:val="00783939"/>
    <w:rsid w:val="00783ED1"/>
    <w:rsid w:val="00784A08"/>
    <w:rsid w:val="00784EA1"/>
    <w:rsid w:val="007854D4"/>
    <w:rsid w:val="00785EBF"/>
    <w:rsid w:val="00786B24"/>
    <w:rsid w:val="00786EB3"/>
    <w:rsid w:val="00787058"/>
    <w:rsid w:val="00787478"/>
    <w:rsid w:val="00787F45"/>
    <w:rsid w:val="007901B4"/>
    <w:rsid w:val="00790738"/>
    <w:rsid w:val="0079074C"/>
    <w:rsid w:val="00790DAB"/>
    <w:rsid w:val="007912B7"/>
    <w:rsid w:val="0079133C"/>
    <w:rsid w:val="0079183C"/>
    <w:rsid w:val="00791877"/>
    <w:rsid w:val="007918B7"/>
    <w:rsid w:val="00791C9A"/>
    <w:rsid w:val="00792AD5"/>
    <w:rsid w:val="00792EEC"/>
    <w:rsid w:val="007938E1"/>
    <w:rsid w:val="00793CA2"/>
    <w:rsid w:val="00794330"/>
    <w:rsid w:val="0079474F"/>
    <w:rsid w:val="00795297"/>
    <w:rsid w:val="007955C4"/>
    <w:rsid w:val="00795CAF"/>
    <w:rsid w:val="00796F81"/>
    <w:rsid w:val="00797356"/>
    <w:rsid w:val="007A1299"/>
    <w:rsid w:val="007A13A9"/>
    <w:rsid w:val="007A179F"/>
    <w:rsid w:val="007A1944"/>
    <w:rsid w:val="007A1A2C"/>
    <w:rsid w:val="007A1BAF"/>
    <w:rsid w:val="007A1D31"/>
    <w:rsid w:val="007A200B"/>
    <w:rsid w:val="007A23D1"/>
    <w:rsid w:val="007A246C"/>
    <w:rsid w:val="007A2621"/>
    <w:rsid w:val="007A2D94"/>
    <w:rsid w:val="007A3393"/>
    <w:rsid w:val="007A4354"/>
    <w:rsid w:val="007A43DC"/>
    <w:rsid w:val="007A444E"/>
    <w:rsid w:val="007A4572"/>
    <w:rsid w:val="007A4747"/>
    <w:rsid w:val="007A47A7"/>
    <w:rsid w:val="007A4F8B"/>
    <w:rsid w:val="007A6439"/>
    <w:rsid w:val="007A6676"/>
    <w:rsid w:val="007A6B4D"/>
    <w:rsid w:val="007A737C"/>
    <w:rsid w:val="007A7A66"/>
    <w:rsid w:val="007B051A"/>
    <w:rsid w:val="007B0530"/>
    <w:rsid w:val="007B114C"/>
    <w:rsid w:val="007B137B"/>
    <w:rsid w:val="007B13DF"/>
    <w:rsid w:val="007B1CF2"/>
    <w:rsid w:val="007B1D96"/>
    <w:rsid w:val="007B29C3"/>
    <w:rsid w:val="007B2F9B"/>
    <w:rsid w:val="007B3300"/>
    <w:rsid w:val="007B3C11"/>
    <w:rsid w:val="007B44C7"/>
    <w:rsid w:val="007B4803"/>
    <w:rsid w:val="007B5C86"/>
    <w:rsid w:val="007B61B6"/>
    <w:rsid w:val="007B6DB8"/>
    <w:rsid w:val="007B731B"/>
    <w:rsid w:val="007B7B2A"/>
    <w:rsid w:val="007B7E75"/>
    <w:rsid w:val="007C0933"/>
    <w:rsid w:val="007C1099"/>
    <w:rsid w:val="007C10AF"/>
    <w:rsid w:val="007C16D5"/>
    <w:rsid w:val="007C2206"/>
    <w:rsid w:val="007C2D4A"/>
    <w:rsid w:val="007C2E45"/>
    <w:rsid w:val="007C3422"/>
    <w:rsid w:val="007C43EF"/>
    <w:rsid w:val="007C4CA7"/>
    <w:rsid w:val="007C4F18"/>
    <w:rsid w:val="007C50A3"/>
    <w:rsid w:val="007C54DE"/>
    <w:rsid w:val="007C56D0"/>
    <w:rsid w:val="007C5804"/>
    <w:rsid w:val="007C5D80"/>
    <w:rsid w:val="007C62D4"/>
    <w:rsid w:val="007C6C6D"/>
    <w:rsid w:val="007C7A6C"/>
    <w:rsid w:val="007D01DC"/>
    <w:rsid w:val="007D0B2F"/>
    <w:rsid w:val="007D0C19"/>
    <w:rsid w:val="007D117C"/>
    <w:rsid w:val="007D1180"/>
    <w:rsid w:val="007D135D"/>
    <w:rsid w:val="007D173E"/>
    <w:rsid w:val="007D1C86"/>
    <w:rsid w:val="007D2E6E"/>
    <w:rsid w:val="007D38CC"/>
    <w:rsid w:val="007D3C72"/>
    <w:rsid w:val="007D4608"/>
    <w:rsid w:val="007D4F9A"/>
    <w:rsid w:val="007D50DE"/>
    <w:rsid w:val="007D5185"/>
    <w:rsid w:val="007D5223"/>
    <w:rsid w:val="007D5485"/>
    <w:rsid w:val="007D5F23"/>
    <w:rsid w:val="007D704F"/>
    <w:rsid w:val="007D7C79"/>
    <w:rsid w:val="007E144B"/>
    <w:rsid w:val="007E1DBC"/>
    <w:rsid w:val="007E1F30"/>
    <w:rsid w:val="007E2203"/>
    <w:rsid w:val="007E26B5"/>
    <w:rsid w:val="007E2CD6"/>
    <w:rsid w:val="007E3360"/>
    <w:rsid w:val="007E346A"/>
    <w:rsid w:val="007E34F8"/>
    <w:rsid w:val="007E398E"/>
    <w:rsid w:val="007E3AA7"/>
    <w:rsid w:val="007E3EE1"/>
    <w:rsid w:val="007E4ADF"/>
    <w:rsid w:val="007E5071"/>
    <w:rsid w:val="007E5919"/>
    <w:rsid w:val="007E706B"/>
    <w:rsid w:val="007E729F"/>
    <w:rsid w:val="007E76F5"/>
    <w:rsid w:val="007F1A2D"/>
    <w:rsid w:val="007F1E22"/>
    <w:rsid w:val="007F2202"/>
    <w:rsid w:val="007F376F"/>
    <w:rsid w:val="007F39E4"/>
    <w:rsid w:val="007F4116"/>
    <w:rsid w:val="007F48E8"/>
    <w:rsid w:val="007F4BD4"/>
    <w:rsid w:val="007F542A"/>
    <w:rsid w:val="007F5570"/>
    <w:rsid w:val="007F5C95"/>
    <w:rsid w:val="007F676F"/>
    <w:rsid w:val="007F75E1"/>
    <w:rsid w:val="007F76E9"/>
    <w:rsid w:val="007F78D2"/>
    <w:rsid w:val="007F7A59"/>
    <w:rsid w:val="007F7C03"/>
    <w:rsid w:val="008014CC"/>
    <w:rsid w:val="0080161E"/>
    <w:rsid w:val="00801E36"/>
    <w:rsid w:val="008023FB"/>
    <w:rsid w:val="00802685"/>
    <w:rsid w:val="00802BC4"/>
    <w:rsid w:val="00802CA3"/>
    <w:rsid w:val="008035D1"/>
    <w:rsid w:val="00803954"/>
    <w:rsid w:val="00804380"/>
    <w:rsid w:val="0080441A"/>
    <w:rsid w:val="0080478D"/>
    <w:rsid w:val="0080484A"/>
    <w:rsid w:val="00805C05"/>
    <w:rsid w:val="00805D12"/>
    <w:rsid w:val="008060EF"/>
    <w:rsid w:val="008064C4"/>
    <w:rsid w:val="00806EFC"/>
    <w:rsid w:val="0080713F"/>
    <w:rsid w:val="0080730A"/>
    <w:rsid w:val="008073CA"/>
    <w:rsid w:val="00807BBB"/>
    <w:rsid w:val="00810AD2"/>
    <w:rsid w:val="00810EBA"/>
    <w:rsid w:val="00811F5F"/>
    <w:rsid w:val="0081246F"/>
    <w:rsid w:val="008124A1"/>
    <w:rsid w:val="00812732"/>
    <w:rsid w:val="00812B72"/>
    <w:rsid w:val="00812EEC"/>
    <w:rsid w:val="00813437"/>
    <w:rsid w:val="00813805"/>
    <w:rsid w:val="00814212"/>
    <w:rsid w:val="0081437B"/>
    <w:rsid w:val="00814D06"/>
    <w:rsid w:val="00814E1A"/>
    <w:rsid w:val="00814E38"/>
    <w:rsid w:val="00815439"/>
    <w:rsid w:val="00815A80"/>
    <w:rsid w:val="00817085"/>
    <w:rsid w:val="00817433"/>
    <w:rsid w:val="00817E59"/>
    <w:rsid w:val="00820169"/>
    <w:rsid w:val="00820653"/>
    <w:rsid w:val="00820746"/>
    <w:rsid w:val="008207CA"/>
    <w:rsid w:val="00820C6C"/>
    <w:rsid w:val="00821067"/>
    <w:rsid w:val="00821BA9"/>
    <w:rsid w:val="00821F10"/>
    <w:rsid w:val="00822245"/>
    <w:rsid w:val="008223F0"/>
    <w:rsid w:val="00822A77"/>
    <w:rsid w:val="00822CEC"/>
    <w:rsid w:val="008237B1"/>
    <w:rsid w:val="008238FE"/>
    <w:rsid w:val="00823DDC"/>
    <w:rsid w:val="00823E1C"/>
    <w:rsid w:val="008246F4"/>
    <w:rsid w:val="00824C2E"/>
    <w:rsid w:val="00824F69"/>
    <w:rsid w:val="00825467"/>
    <w:rsid w:val="00825DB7"/>
    <w:rsid w:val="00826646"/>
    <w:rsid w:val="0082692E"/>
    <w:rsid w:val="00827239"/>
    <w:rsid w:val="008274E9"/>
    <w:rsid w:val="00827575"/>
    <w:rsid w:val="008309B9"/>
    <w:rsid w:val="00830F45"/>
    <w:rsid w:val="00831148"/>
    <w:rsid w:val="008314F1"/>
    <w:rsid w:val="00831595"/>
    <w:rsid w:val="008317BE"/>
    <w:rsid w:val="00831F54"/>
    <w:rsid w:val="00832CC5"/>
    <w:rsid w:val="00832D33"/>
    <w:rsid w:val="0083378E"/>
    <w:rsid w:val="00834154"/>
    <w:rsid w:val="00834CCD"/>
    <w:rsid w:val="00835392"/>
    <w:rsid w:val="00835FBB"/>
    <w:rsid w:val="008364FB"/>
    <w:rsid w:val="00836575"/>
    <w:rsid w:val="00836813"/>
    <w:rsid w:val="00836D8D"/>
    <w:rsid w:val="00837361"/>
    <w:rsid w:val="00837563"/>
    <w:rsid w:val="0083767C"/>
    <w:rsid w:val="0083796C"/>
    <w:rsid w:val="00837A29"/>
    <w:rsid w:val="00837C47"/>
    <w:rsid w:val="008415DD"/>
    <w:rsid w:val="008424C0"/>
    <w:rsid w:val="008424FD"/>
    <w:rsid w:val="00843774"/>
    <w:rsid w:val="0084381E"/>
    <w:rsid w:val="00843E7D"/>
    <w:rsid w:val="00843EA2"/>
    <w:rsid w:val="00843EDC"/>
    <w:rsid w:val="0084409E"/>
    <w:rsid w:val="00844186"/>
    <w:rsid w:val="0084539F"/>
    <w:rsid w:val="00845980"/>
    <w:rsid w:val="00846E67"/>
    <w:rsid w:val="008473BA"/>
    <w:rsid w:val="008474F5"/>
    <w:rsid w:val="00847A84"/>
    <w:rsid w:val="0085088B"/>
    <w:rsid w:val="00850ACB"/>
    <w:rsid w:val="00850D5B"/>
    <w:rsid w:val="0085110A"/>
    <w:rsid w:val="0085178F"/>
    <w:rsid w:val="00852814"/>
    <w:rsid w:val="00852967"/>
    <w:rsid w:val="00852C92"/>
    <w:rsid w:val="00853B06"/>
    <w:rsid w:val="00854F96"/>
    <w:rsid w:val="008552D1"/>
    <w:rsid w:val="0085564B"/>
    <w:rsid w:val="00855783"/>
    <w:rsid w:val="0085586F"/>
    <w:rsid w:val="00855C81"/>
    <w:rsid w:val="00857202"/>
    <w:rsid w:val="00857996"/>
    <w:rsid w:val="00857B18"/>
    <w:rsid w:val="00857CB9"/>
    <w:rsid w:val="00857EDC"/>
    <w:rsid w:val="00860168"/>
    <w:rsid w:val="00860B75"/>
    <w:rsid w:val="00860C50"/>
    <w:rsid w:val="00860EA0"/>
    <w:rsid w:val="0086119D"/>
    <w:rsid w:val="00862349"/>
    <w:rsid w:val="0086246E"/>
    <w:rsid w:val="00863594"/>
    <w:rsid w:val="00863654"/>
    <w:rsid w:val="00863A7A"/>
    <w:rsid w:val="00863A95"/>
    <w:rsid w:val="00863BAA"/>
    <w:rsid w:val="00863D40"/>
    <w:rsid w:val="00864F3A"/>
    <w:rsid w:val="00865432"/>
    <w:rsid w:val="00865956"/>
    <w:rsid w:val="008660B6"/>
    <w:rsid w:val="00867127"/>
    <w:rsid w:val="00867887"/>
    <w:rsid w:val="00870350"/>
    <w:rsid w:val="008707CA"/>
    <w:rsid w:val="00871C6F"/>
    <w:rsid w:val="00872248"/>
    <w:rsid w:val="008725C2"/>
    <w:rsid w:val="00872702"/>
    <w:rsid w:val="00873CA3"/>
    <w:rsid w:val="0087494D"/>
    <w:rsid w:val="00875822"/>
    <w:rsid w:val="00875ACB"/>
    <w:rsid w:val="008762BC"/>
    <w:rsid w:val="008765DB"/>
    <w:rsid w:val="008771FD"/>
    <w:rsid w:val="008775F2"/>
    <w:rsid w:val="008776EA"/>
    <w:rsid w:val="00877928"/>
    <w:rsid w:val="008801A1"/>
    <w:rsid w:val="00880417"/>
    <w:rsid w:val="00880667"/>
    <w:rsid w:val="00880793"/>
    <w:rsid w:val="00880942"/>
    <w:rsid w:val="00881015"/>
    <w:rsid w:val="008815D2"/>
    <w:rsid w:val="00881721"/>
    <w:rsid w:val="008821EC"/>
    <w:rsid w:val="00882D14"/>
    <w:rsid w:val="008830BC"/>
    <w:rsid w:val="00883406"/>
    <w:rsid w:val="00883580"/>
    <w:rsid w:val="00884783"/>
    <w:rsid w:val="00884878"/>
    <w:rsid w:val="00884F4B"/>
    <w:rsid w:val="008851DC"/>
    <w:rsid w:val="00885E14"/>
    <w:rsid w:val="00885ECF"/>
    <w:rsid w:val="0088627D"/>
    <w:rsid w:val="00886285"/>
    <w:rsid w:val="00886458"/>
    <w:rsid w:val="00886FC1"/>
    <w:rsid w:val="008870ED"/>
    <w:rsid w:val="00887125"/>
    <w:rsid w:val="008871C1"/>
    <w:rsid w:val="00887268"/>
    <w:rsid w:val="00887A88"/>
    <w:rsid w:val="00887ADC"/>
    <w:rsid w:val="00887EA9"/>
    <w:rsid w:val="00890161"/>
    <w:rsid w:val="008902E8"/>
    <w:rsid w:val="008905D2"/>
    <w:rsid w:val="00890BD0"/>
    <w:rsid w:val="008910EE"/>
    <w:rsid w:val="00891971"/>
    <w:rsid w:val="00891A10"/>
    <w:rsid w:val="0089265D"/>
    <w:rsid w:val="00892977"/>
    <w:rsid w:val="00892A38"/>
    <w:rsid w:val="00892D4E"/>
    <w:rsid w:val="00892E4C"/>
    <w:rsid w:val="00893A46"/>
    <w:rsid w:val="008943EF"/>
    <w:rsid w:val="00894A23"/>
    <w:rsid w:val="00894E1A"/>
    <w:rsid w:val="00895210"/>
    <w:rsid w:val="008956A3"/>
    <w:rsid w:val="008960FC"/>
    <w:rsid w:val="00896570"/>
    <w:rsid w:val="008966E9"/>
    <w:rsid w:val="00896A49"/>
    <w:rsid w:val="00896FF3"/>
    <w:rsid w:val="00897115"/>
    <w:rsid w:val="00897C4D"/>
    <w:rsid w:val="00897D49"/>
    <w:rsid w:val="008A0067"/>
    <w:rsid w:val="008A0073"/>
    <w:rsid w:val="008A0316"/>
    <w:rsid w:val="008A0480"/>
    <w:rsid w:val="008A0C3C"/>
    <w:rsid w:val="008A0E1B"/>
    <w:rsid w:val="008A104F"/>
    <w:rsid w:val="008A12AA"/>
    <w:rsid w:val="008A16A3"/>
    <w:rsid w:val="008A1826"/>
    <w:rsid w:val="008A2229"/>
    <w:rsid w:val="008A23BD"/>
    <w:rsid w:val="008A23DE"/>
    <w:rsid w:val="008A23EE"/>
    <w:rsid w:val="008A2524"/>
    <w:rsid w:val="008A253B"/>
    <w:rsid w:val="008A285D"/>
    <w:rsid w:val="008A2F9D"/>
    <w:rsid w:val="008A312E"/>
    <w:rsid w:val="008A37E5"/>
    <w:rsid w:val="008A3848"/>
    <w:rsid w:val="008A391E"/>
    <w:rsid w:val="008A3A3E"/>
    <w:rsid w:val="008A3B5A"/>
    <w:rsid w:val="008A3FE6"/>
    <w:rsid w:val="008A489D"/>
    <w:rsid w:val="008A49DC"/>
    <w:rsid w:val="008A4D2D"/>
    <w:rsid w:val="008A5404"/>
    <w:rsid w:val="008A5A87"/>
    <w:rsid w:val="008A5A95"/>
    <w:rsid w:val="008A5D34"/>
    <w:rsid w:val="008A67B6"/>
    <w:rsid w:val="008A6EBF"/>
    <w:rsid w:val="008A7225"/>
    <w:rsid w:val="008A72FD"/>
    <w:rsid w:val="008A79D7"/>
    <w:rsid w:val="008B0E21"/>
    <w:rsid w:val="008B2045"/>
    <w:rsid w:val="008B2308"/>
    <w:rsid w:val="008B2314"/>
    <w:rsid w:val="008B2597"/>
    <w:rsid w:val="008B2773"/>
    <w:rsid w:val="008B2839"/>
    <w:rsid w:val="008B2915"/>
    <w:rsid w:val="008B2991"/>
    <w:rsid w:val="008B2AAC"/>
    <w:rsid w:val="008B2AF8"/>
    <w:rsid w:val="008B3FBE"/>
    <w:rsid w:val="008B4483"/>
    <w:rsid w:val="008B45FD"/>
    <w:rsid w:val="008B4A28"/>
    <w:rsid w:val="008B4D6D"/>
    <w:rsid w:val="008B52A4"/>
    <w:rsid w:val="008B55B2"/>
    <w:rsid w:val="008B5682"/>
    <w:rsid w:val="008B56A5"/>
    <w:rsid w:val="008B56CB"/>
    <w:rsid w:val="008B5CF3"/>
    <w:rsid w:val="008B65DE"/>
    <w:rsid w:val="008B6664"/>
    <w:rsid w:val="008B6B79"/>
    <w:rsid w:val="008B6D63"/>
    <w:rsid w:val="008B6FFA"/>
    <w:rsid w:val="008B71FE"/>
    <w:rsid w:val="008B7A78"/>
    <w:rsid w:val="008B7AA1"/>
    <w:rsid w:val="008C00EC"/>
    <w:rsid w:val="008C0139"/>
    <w:rsid w:val="008C0267"/>
    <w:rsid w:val="008C0315"/>
    <w:rsid w:val="008C0443"/>
    <w:rsid w:val="008C05F6"/>
    <w:rsid w:val="008C0999"/>
    <w:rsid w:val="008C0D3E"/>
    <w:rsid w:val="008C19B2"/>
    <w:rsid w:val="008C2098"/>
    <w:rsid w:val="008C2146"/>
    <w:rsid w:val="008C2426"/>
    <w:rsid w:val="008C24D2"/>
    <w:rsid w:val="008C259C"/>
    <w:rsid w:val="008C2C1D"/>
    <w:rsid w:val="008C2E32"/>
    <w:rsid w:val="008C2EE2"/>
    <w:rsid w:val="008C328C"/>
    <w:rsid w:val="008C331E"/>
    <w:rsid w:val="008C34CE"/>
    <w:rsid w:val="008C3851"/>
    <w:rsid w:val="008C3A33"/>
    <w:rsid w:val="008C3AB9"/>
    <w:rsid w:val="008C3EB9"/>
    <w:rsid w:val="008C401B"/>
    <w:rsid w:val="008C428D"/>
    <w:rsid w:val="008C5627"/>
    <w:rsid w:val="008C566B"/>
    <w:rsid w:val="008C5F29"/>
    <w:rsid w:val="008C64E9"/>
    <w:rsid w:val="008C64FB"/>
    <w:rsid w:val="008C6EA1"/>
    <w:rsid w:val="008C7892"/>
    <w:rsid w:val="008D077C"/>
    <w:rsid w:val="008D0DD1"/>
    <w:rsid w:val="008D15E2"/>
    <w:rsid w:val="008D16D3"/>
    <w:rsid w:val="008D2095"/>
    <w:rsid w:val="008D2362"/>
    <w:rsid w:val="008D2F60"/>
    <w:rsid w:val="008D372F"/>
    <w:rsid w:val="008D3DDF"/>
    <w:rsid w:val="008D4D71"/>
    <w:rsid w:val="008D5098"/>
    <w:rsid w:val="008D5527"/>
    <w:rsid w:val="008D5E0E"/>
    <w:rsid w:val="008D6ECF"/>
    <w:rsid w:val="008D6FA4"/>
    <w:rsid w:val="008D7318"/>
    <w:rsid w:val="008D7357"/>
    <w:rsid w:val="008D75D8"/>
    <w:rsid w:val="008D7916"/>
    <w:rsid w:val="008E0689"/>
    <w:rsid w:val="008E110D"/>
    <w:rsid w:val="008E125E"/>
    <w:rsid w:val="008E130F"/>
    <w:rsid w:val="008E18AD"/>
    <w:rsid w:val="008E1992"/>
    <w:rsid w:val="008E1A1C"/>
    <w:rsid w:val="008E1AAF"/>
    <w:rsid w:val="008E29F6"/>
    <w:rsid w:val="008E4633"/>
    <w:rsid w:val="008E4665"/>
    <w:rsid w:val="008E5B64"/>
    <w:rsid w:val="008E5F2C"/>
    <w:rsid w:val="008E6175"/>
    <w:rsid w:val="008E65AA"/>
    <w:rsid w:val="008E6F50"/>
    <w:rsid w:val="008E756D"/>
    <w:rsid w:val="008E7771"/>
    <w:rsid w:val="008E7A9C"/>
    <w:rsid w:val="008F05E5"/>
    <w:rsid w:val="008F123D"/>
    <w:rsid w:val="008F2CCD"/>
    <w:rsid w:val="008F2F2F"/>
    <w:rsid w:val="008F32F7"/>
    <w:rsid w:val="008F374E"/>
    <w:rsid w:val="008F3886"/>
    <w:rsid w:val="008F3B65"/>
    <w:rsid w:val="008F3C67"/>
    <w:rsid w:val="008F4866"/>
    <w:rsid w:val="008F71A5"/>
    <w:rsid w:val="008F7227"/>
    <w:rsid w:val="008F7640"/>
    <w:rsid w:val="008F7ABF"/>
    <w:rsid w:val="008F7B94"/>
    <w:rsid w:val="009005F8"/>
    <w:rsid w:val="0090101A"/>
    <w:rsid w:val="0090108F"/>
    <w:rsid w:val="0090109B"/>
    <w:rsid w:val="009012B9"/>
    <w:rsid w:val="00901594"/>
    <w:rsid w:val="009017A7"/>
    <w:rsid w:val="009019D3"/>
    <w:rsid w:val="00901DDD"/>
    <w:rsid w:val="009020AC"/>
    <w:rsid w:val="0090221A"/>
    <w:rsid w:val="00902486"/>
    <w:rsid w:val="00902799"/>
    <w:rsid w:val="009029AF"/>
    <w:rsid w:val="009029EE"/>
    <w:rsid w:val="00903330"/>
    <w:rsid w:val="0090392E"/>
    <w:rsid w:val="0090461E"/>
    <w:rsid w:val="0090493E"/>
    <w:rsid w:val="00905410"/>
    <w:rsid w:val="00905A5F"/>
    <w:rsid w:val="00905F60"/>
    <w:rsid w:val="00905FB0"/>
    <w:rsid w:val="0090600A"/>
    <w:rsid w:val="00906D1E"/>
    <w:rsid w:val="00906DDD"/>
    <w:rsid w:val="00906EB2"/>
    <w:rsid w:val="00907DE1"/>
    <w:rsid w:val="00910177"/>
    <w:rsid w:val="00910471"/>
    <w:rsid w:val="009105FA"/>
    <w:rsid w:val="009106B1"/>
    <w:rsid w:val="00910A38"/>
    <w:rsid w:val="00911002"/>
    <w:rsid w:val="009116CF"/>
    <w:rsid w:val="0091293C"/>
    <w:rsid w:val="00912F13"/>
    <w:rsid w:val="009132D5"/>
    <w:rsid w:val="00913504"/>
    <w:rsid w:val="00914521"/>
    <w:rsid w:val="00914CF3"/>
    <w:rsid w:val="0091517B"/>
    <w:rsid w:val="00915E8F"/>
    <w:rsid w:val="0091653A"/>
    <w:rsid w:val="00916D0D"/>
    <w:rsid w:val="00916FC1"/>
    <w:rsid w:val="0091743A"/>
    <w:rsid w:val="009175D8"/>
    <w:rsid w:val="009175FB"/>
    <w:rsid w:val="009176E1"/>
    <w:rsid w:val="00917965"/>
    <w:rsid w:val="009203C6"/>
    <w:rsid w:val="009205BD"/>
    <w:rsid w:val="00920B86"/>
    <w:rsid w:val="00921197"/>
    <w:rsid w:val="0092139B"/>
    <w:rsid w:val="00921D90"/>
    <w:rsid w:val="00921FA5"/>
    <w:rsid w:val="00922500"/>
    <w:rsid w:val="00922522"/>
    <w:rsid w:val="009225D1"/>
    <w:rsid w:val="009238D9"/>
    <w:rsid w:val="00923A3A"/>
    <w:rsid w:val="0092414D"/>
    <w:rsid w:val="00924764"/>
    <w:rsid w:val="00924842"/>
    <w:rsid w:val="0092499D"/>
    <w:rsid w:val="009255B0"/>
    <w:rsid w:val="009255D6"/>
    <w:rsid w:val="00925656"/>
    <w:rsid w:val="00925A3B"/>
    <w:rsid w:val="00925DF7"/>
    <w:rsid w:val="009267C1"/>
    <w:rsid w:val="00926A5C"/>
    <w:rsid w:val="00926A7D"/>
    <w:rsid w:val="00927261"/>
    <w:rsid w:val="009272D1"/>
    <w:rsid w:val="009277CC"/>
    <w:rsid w:val="00927A65"/>
    <w:rsid w:val="00930134"/>
    <w:rsid w:val="0093075C"/>
    <w:rsid w:val="00930937"/>
    <w:rsid w:val="00930CB3"/>
    <w:rsid w:val="00931429"/>
    <w:rsid w:val="0093195F"/>
    <w:rsid w:val="009319F5"/>
    <w:rsid w:val="00931B01"/>
    <w:rsid w:val="00931F53"/>
    <w:rsid w:val="00932CA1"/>
    <w:rsid w:val="00932F0D"/>
    <w:rsid w:val="009331AC"/>
    <w:rsid w:val="00933A9A"/>
    <w:rsid w:val="00933BC9"/>
    <w:rsid w:val="00933DB9"/>
    <w:rsid w:val="009341B5"/>
    <w:rsid w:val="00935119"/>
    <w:rsid w:val="00936147"/>
    <w:rsid w:val="009364DA"/>
    <w:rsid w:val="00936A55"/>
    <w:rsid w:val="00936C94"/>
    <w:rsid w:val="009373B2"/>
    <w:rsid w:val="00937470"/>
    <w:rsid w:val="00937643"/>
    <w:rsid w:val="00937C34"/>
    <w:rsid w:val="00940833"/>
    <w:rsid w:val="009408BC"/>
    <w:rsid w:val="00941A47"/>
    <w:rsid w:val="00941FFE"/>
    <w:rsid w:val="0094232F"/>
    <w:rsid w:val="00942B84"/>
    <w:rsid w:val="00942D0D"/>
    <w:rsid w:val="00945094"/>
    <w:rsid w:val="00945F92"/>
    <w:rsid w:val="00945FAE"/>
    <w:rsid w:val="00946797"/>
    <w:rsid w:val="00946A42"/>
    <w:rsid w:val="00946E55"/>
    <w:rsid w:val="00947474"/>
    <w:rsid w:val="0094775F"/>
    <w:rsid w:val="00947D2C"/>
    <w:rsid w:val="0095078A"/>
    <w:rsid w:val="00951018"/>
    <w:rsid w:val="00951401"/>
    <w:rsid w:val="00951AA9"/>
    <w:rsid w:val="00951F09"/>
    <w:rsid w:val="00952B9B"/>
    <w:rsid w:val="00952BDE"/>
    <w:rsid w:val="00953338"/>
    <w:rsid w:val="009533EE"/>
    <w:rsid w:val="00953DBE"/>
    <w:rsid w:val="00953F89"/>
    <w:rsid w:val="00954593"/>
    <w:rsid w:val="0095462B"/>
    <w:rsid w:val="009546D3"/>
    <w:rsid w:val="00954A76"/>
    <w:rsid w:val="00955D6B"/>
    <w:rsid w:val="00956118"/>
    <w:rsid w:val="009562F9"/>
    <w:rsid w:val="00956543"/>
    <w:rsid w:val="00957848"/>
    <w:rsid w:val="00957E14"/>
    <w:rsid w:val="00960322"/>
    <w:rsid w:val="00960693"/>
    <w:rsid w:val="009608F5"/>
    <w:rsid w:val="00960DDD"/>
    <w:rsid w:val="0096118F"/>
    <w:rsid w:val="00961201"/>
    <w:rsid w:val="00961A57"/>
    <w:rsid w:val="00961B21"/>
    <w:rsid w:val="00961CC0"/>
    <w:rsid w:val="00961FBB"/>
    <w:rsid w:val="00961FC9"/>
    <w:rsid w:val="00962096"/>
    <w:rsid w:val="009624C8"/>
    <w:rsid w:val="009631B9"/>
    <w:rsid w:val="009635C4"/>
    <w:rsid w:val="00963E00"/>
    <w:rsid w:val="009644B3"/>
    <w:rsid w:val="00964F52"/>
    <w:rsid w:val="00965057"/>
    <w:rsid w:val="0096542A"/>
    <w:rsid w:val="0096547A"/>
    <w:rsid w:val="00965BFB"/>
    <w:rsid w:val="00965DE1"/>
    <w:rsid w:val="00965E40"/>
    <w:rsid w:val="00965F1A"/>
    <w:rsid w:val="009663E9"/>
    <w:rsid w:val="00966B95"/>
    <w:rsid w:val="00966E55"/>
    <w:rsid w:val="009677D0"/>
    <w:rsid w:val="00967CAB"/>
    <w:rsid w:val="00967D3F"/>
    <w:rsid w:val="00970ECB"/>
    <w:rsid w:val="00970FD1"/>
    <w:rsid w:val="00971382"/>
    <w:rsid w:val="00972BBE"/>
    <w:rsid w:val="0097300F"/>
    <w:rsid w:val="009730FC"/>
    <w:rsid w:val="00973251"/>
    <w:rsid w:val="0097337B"/>
    <w:rsid w:val="0097380D"/>
    <w:rsid w:val="0097440D"/>
    <w:rsid w:val="00975675"/>
    <w:rsid w:val="009756CB"/>
    <w:rsid w:val="00975C2A"/>
    <w:rsid w:val="00975E82"/>
    <w:rsid w:val="00975F2C"/>
    <w:rsid w:val="009768B0"/>
    <w:rsid w:val="0097708B"/>
    <w:rsid w:val="00980254"/>
    <w:rsid w:val="00980452"/>
    <w:rsid w:val="00980E3F"/>
    <w:rsid w:val="00981379"/>
    <w:rsid w:val="00981537"/>
    <w:rsid w:val="0098199C"/>
    <w:rsid w:val="00981EED"/>
    <w:rsid w:val="00982002"/>
    <w:rsid w:val="0098226F"/>
    <w:rsid w:val="009829D7"/>
    <w:rsid w:val="009830C2"/>
    <w:rsid w:val="00983704"/>
    <w:rsid w:val="009838EE"/>
    <w:rsid w:val="00983976"/>
    <w:rsid w:val="00983F24"/>
    <w:rsid w:val="009843DD"/>
    <w:rsid w:val="00984FD7"/>
    <w:rsid w:val="009854A9"/>
    <w:rsid w:val="00985C2C"/>
    <w:rsid w:val="00985CFB"/>
    <w:rsid w:val="009862B9"/>
    <w:rsid w:val="00986B37"/>
    <w:rsid w:val="00986C58"/>
    <w:rsid w:val="00987922"/>
    <w:rsid w:val="00987936"/>
    <w:rsid w:val="00987E50"/>
    <w:rsid w:val="009907BB"/>
    <w:rsid w:val="00990DE9"/>
    <w:rsid w:val="009914C6"/>
    <w:rsid w:val="009916E0"/>
    <w:rsid w:val="00992316"/>
    <w:rsid w:val="009924EE"/>
    <w:rsid w:val="009928EB"/>
    <w:rsid w:val="00992DB6"/>
    <w:rsid w:val="009934A9"/>
    <w:rsid w:val="00993743"/>
    <w:rsid w:val="009942AF"/>
    <w:rsid w:val="00994372"/>
    <w:rsid w:val="009945A9"/>
    <w:rsid w:val="00994651"/>
    <w:rsid w:val="00994758"/>
    <w:rsid w:val="00994851"/>
    <w:rsid w:val="009948F1"/>
    <w:rsid w:val="00994C6C"/>
    <w:rsid w:val="00994F3E"/>
    <w:rsid w:val="00995099"/>
    <w:rsid w:val="00995314"/>
    <w:rsid w:val="0099544A"/>
    <w:rsid w:val="00996D26"/>
    <w:rsid w:val="00997FE0"/>
    <w:rsid w:val="009A008A"/>
    <w:rsid w:val="009A0414"/>
    <w:rsid w:val="009A0633"/>
    <w:rsid w:val="009A0B72"/>
    <w:rsid w:val="009A177C"/>
    <w:rsid w:val="009A1CE0"/>
    <w:rsid w:val="009A1DAB"/>
    <w:rsid w:val="009A20E4"/>
    <w:rsid w:val="009A22B5"/>
    <w:rsid w:val="009A266C"/>
    <w:rsid w:val="009A2A65"/>
    <w:rsid w:val="009A2BC8"/>
    <w:rsid w:val="009A3017"/>
    <w:rsid w:val="009A39D6"/>
    <w:rsid w:val="009A3B68"/>
    <w:rsid w:val="009A3CF0"/>
    <w:rsid w:val="009A4524"/>
    <w:rsid w:val="009A4E3F"/>
    <w:rsid w:val="009A56D8"/>
    <w:rsid w:val="009A575E"/>
    <w:rsid w:val="009A5985"/>
    <w:rsid w:val="009A59E4"/>
    <w:rsid w:val="009A5CC7"/>
    <w:rsid w:val="009A65EC"/>
    <w:rsid w:val="009A6979"/>
    <w:rsid w:val="009A6CF4"/>
    <w:rsid w:val="009A7368"/>
    <w:rsid w:val="009A7534"/>
    <w:rsid w:val="009A7B17"/>
    <w:rsid w:val="009B0067"/>
    <w:rsid w:val="009B0303"/>
    <w:rsid w:val="009B032E"/>
    <w:rsid w:val="009B0705"/>
    <w:rsid w:val="009B15E9"/>
    <w:rsid w:val="009B16B3"/>
    <w:rsid w:val="009B17D5"/>
    <w:rsid w:val="009B1BD6"/>
    <w:rsid w:val="009B1DB5"/>
    <w:rsid w:val="009B1E7C"/>
    <w:rsid w:val="009B237B"/>
    <w:rsid w:val="009B27FE"/>
    <w:rsid w:val="009B294E"/>
    <w:rsid w:val="009B3A55"/>
    <w:rsid w:val="009B40A3"/>
    <w:rsid w:val="009B4DD7"/>
    <w:rsid w:val="009B512C"/>
    <w:rsid w:val="009B630A"/>
    <w:rsid w:val="009B663E"/>
    <w:rsid w:val="009B696C"/>
    <w:rsid w:val="009B6B69"/>
    <w:rsid w:val="009B731A"/>
    <w:rsid w:val="009B78DD"/>
    <w:rsid w:val="009C0067"/>
    <w:rsid w:val="009C0B78"/>
    <w:rsid w:val="009C0CD1"/>
    <w:rsid w:val="009C0D06"/>
    <w:rsid w:val="009C13B1"/>
    <w:rsid w:val="009C1605"/>
    <w:rsid w:val="009C17B0"/>
    <w:rsid w:val="009C21FF"/>
    <w:rsid w:val="009C2C43"/>
    <w:rsid w:val="009C2C90"/>
    <w:rsid w:val="009C3544"/>
    <w:rsid w:val="009C40AD"/>
    <w:rsid w:val="009C4953"/>
    <w:rsid w:val="009C4A87"/>
    <w:rsid w:val="009C4D61"/>
    <w:rsid w:val="009C4F85"/>
    <w:rsid w:val="009C56B2"/>
    <w:rsid w:val="009C6411"/>
    <w:rsid w:val="009C6582"/>
    <w:rsid w:val="009C6DF6"/>
    <w:rsid w:val="009C7058"/>
    <w:rsid w:val="009C7C75"/>
    <w:rsid w:val="009C7F71"/>
    <w:rsid w:val="009D0375"/>
    <w:rsid w:val="009D1E42"/>
    <w:rsid w:val="009D2B13"/>
    <w:rsid w:val="009D3538"/>
    <w:rsid w:val="009D35A6"/>
    <w:rsid w:val="009D3756"/>
    <w:rsid w:val="009D3AF4"/>
    <w:rsid w:val="009D4181"/>
    <w:rsid w:val="009D42CC"/>
    <w:rsid w:val="009D437B"/>
    <w:rsid w:val="009D457F"/>
    <w:rsid w:val="009D4951"/>
    <w:rsid w:val="009D5FBB"/>
    <w:rsid w:val="009D640B"/>
    <w:rsid w:val="009D66BF"/>
    <w:rsid w:val="009D6797"/>
    <w:rsid w:val="009D6971"/>
    <w:rsid w:val="009D6BAE"/>
    <w:rsid w:val="009D6F9A"/>
    <w:rsid w:val="009D7074"/>
    <w:rsid w:val="009D70A6"/>
    <w:rsid w:val="009E121A"/>
    <w:rsid w:val="009E2E60"/>
    <w:rsid w:val="009E30ED"/>
    <w:rsid w:val="009E48F8"/>
    <w:rsid w:val="009E4CD6"/>
    <w:rsid w:val="009E56EA"/>
    <w:rsid w:val="009E6869"/>
    <w:rsid w:val="009E69EF"/>
    <w:rsid w:val="009E730A"/>
    <w:rsid w:val="009E748B"/>
    <w:rsid w:val="009E7D88"/>
    <w:rsid w:val="009E7F2C"/>
    <w:rsid w:val="009F00FB"/>
    <w:rsid w:val="009F0581"/>
    <w:rsid w:val="009F08C9"/>
    <w:rsid w:val="009F2A2D"/>
    <w:rsid w:val="009F2A58"/>
    <w:rsid w:val="009F2E96"/>
    <w:rsid w:val="009F31C7"/>
    <w:rsid w:val="009F3AC4"/>
    <w:rsid w:val="009F41AD"/>
    <w:rsid w:val="009F4C8F"/>
    <w:rsid w:val="009F510A"/>
    <w:rsid w:val="009F583E"/>
    <w:rsid w:val="009F5CCF"/>
    <w:rsid w:val="009F6152"/>
    <w:rsid w:val="009F64B3"/>
    <w:rsid w:val="009F6A46"/>
    <w:rsid w:val="009F6AE9"/>
    <w:rsid w:val="009F6C44"/>
    <w:rsid w:val="009F74FC"/>
    <w:rsid w:val="009F795E"/>
    <w:rsid w:val="009F7F7D"/>
    <w:rsid w:val="00A00182"/>
    <w:rsid w:val="00A0034E"/>
    <w:rsid w:val="00A0052C"/>
    <w:rsid w:val="00A0080F"/>
    <w:rsid w:val="00A0197E"/>
    <w:rsid w:val="00A01ACD"/>
    <w:rsid w:val="00A01FFC"/>
    <w:rsid w:val="00A029EB"/>
    <w:rsid w:val="00A03175"/>
    <w:rsid w:val="00A0341A"/>
    <w:rsid w:val="00A03C1A"/>
    <w:rsid w:val="00A03F21"/>
    <w:rsid w:val="00A03F22"/>
    <w:rsid w:val="00A0470E"/>
    <w:rsid w:val="00A04D16"/>
    <w:rsid w:val="00A04DA4"/>
    <w:rsid w:val="00A04F44"/>
    <w:rsid w:val="00A0519D"/>
    <w:rsid w:val="00A05482"/>
    <w:rsid w:val="00A05531"/>
    <w:rsid w:val="00A056BA"/>
    <w:rsid w:val="00A057EA"/>
    <w:rsid w:val="00A05836"/>
    <w:rsid w:val="00A05DFA"/>
    <w:rsid w:val="00A05F79"/>
    <w:rsid w:val="00A05FAD"/>
    <w:rsid w:val="00A06C4D"/>
    <w:rsid w:val="00A06FE7"/>
    <w:rsid w:val="00A0784C"/>
    <w:rsid w:val="00A07936"/>
    <w:rsid w:val="00A1019C"/>
    <w:rsid w:val="00A10DF7"/>
    <w:rsid w:val="00A11C39"/>
    <w:rsid w:val="00A12346"/>
    <w:rsid w:val="00A12829"/>
    <w:rsid w:val="00A12C82"/>
    <w:rsid w:val="00A13C5F"/>
    <w:rsid w:val="00A13DFE"/>
    <w:rsid w:val="00A13E23"/>
    <w:rsid w:val="00A15143"/>
    <w:rsid w:val="00A1532D"/>
    <w:rsid w:val="00A15AE8"/>
    <w:rsid w:val="00A15E18"/>
    <w:rsid w:val="00A15E23"/>
    <w:rsid w:val="00A160C4"/>
    <w:rsid w:val="00A165A3"/>
    <w:rsid w:val="00A166A9"/>
    <w:rsid w:val="00A170CA"/>
    <w:rsid w:val="00A173A7"/>
    <w:rsid w:val="00A17826"/>
    <w:rsid w:val="00A17BD2"/>
    <w:rsid w:val="00A17C42"/>
    <w:rsid w:val="00A205F0"/>
    <w:rsid w:val="00A215E4"/>
    <w:rsid w:val="00A21C70"/>
    <w:rsid w:val="00A21DED"/>
    <w:rsid w:val="00A221BB"/>
    <w:rsid w:val="00A22DBA"/>
    <w:rsid w:val="00A22E64"/>
    <w:rsid w:val="00A23376"/>
    <w:rsid w:val="00A23F2F"/>
    <w:rsid w:val="00A24CB1"/>
    <w:rsid w:val="00A2508A"/>
    <w:rsid w:val="00A252DB"/>
    <w:rsid w:val="00A2554E"/>
    <w:rsid w:val="00A25D8C"/>
    <w:rsid w:val="00A261F0"/>
    <w:rsid w:val="00A26CF9"/>
    <w:rsid w:val="00A27F51"/>
    <w:rsid w:val="00A3030F"/>
    <w:rsid w:val="00A30DC8"/>
    <w:rsid w:val="00A31056"/>
    <w:rsid w:val="00A31113"/>
    <w:rsid w:val="00A315F6"/>
    <w:rsid w:val="00A316F5"/>
    <w:rsid w:val="00A318A3"/>
    <w:rsid w:val="00A320D9"/>
    <w:rsid w:val="00A3250B"/>
    <w:rsid w:val="00A32CDF"/>
    <w:rsid w:val="00A3333A"/>
    <w:rsid w:val="00A335E6"/>
    <w:rsid w:val="00A343D5"/>
    <w:rsid w:val="00A34583"/>
    <w:rsid w:val="00A34A7D"/>
    <w:rsid w:val="00A34FDF"/>
    <w:rsid w:val="00A350A1"/>
    <w:rsid w:val="00A3522B"/>
    <w:rsid w:val="00A352C2"/>
    <w:rsid w:val="00A35CCA"/>
    <w:rsid w:val="00A35D0F"/>
    <w:rsid w:val="00A362AA"/>
    <w:rsid w:val="00A36355"/>
    <w:rsid w:val="00A36413"/>
    <w:rsid w:val="00A36820"/>
    <w:rsid w:val="00A36953"/>
    <w:rsid w:val="00A36AA0"/>
    <w:rsid w:val="00A36AC9"/>
    <w:rsid w:val="00A36DA5"/>
    <w:rsid w:val="00A3723D"/>
    <w:rsid w:val="00A40663"/>
    <w:rsid w:val="00A40BFF"/>
    <w:rsid w:val="00A410AB"/>
    <w:rsid w:val="00A4124D"/>
    <w:rsid w:val="00A4180F"/>
    <w:rsid w:val="00A41D94"/>
    <w:rsid w:val="00A42128"/>
    <w:rsid w:val="00A42642"/>
    <w:rsid w:val="00A42C1E"/>
    <w:rsid w:val="00A43212"/>
    <w:rsid w:val="00A43A5D"/>
    <w:rsid w:val="00A43DA1"/>
    <w:rsid w:val="00A44111"/>
    <w:rsid w:val="00A441CA"/>
    <w:rsid w:val="00A44683"/>
    <w:rsid w:val="00A44E26"/>
    <w:rsid w:val="00A4528B"/>
    <w:rsid w:val="00A45839"/>
    <w:rsid w:val="00A45889"/>
    <w:rsid w:val="00A46CA3"/>
    <w:rsid w:val="00A470EF"/>
    <w:rsid w:val="00A47542"/>
    <w:rsid w:val="00A501EB"/>
    <w:rsid w:val="00A503B1"/>
    <w:rsid w:val="00A50879"/>
    <w:rsid w:val="00A5097D"/>
    <w:rsid w:val="00A50B6B"/>
    <w:rsid w:val="00A50C48"/>
    <w:rsid w:val="00A50DF5"/>
    <w:rsid w:val="00A50F0F"/>
    <w:rsid w:val="00A51050"/>
    <w:rsid w:val="00A51059"/>
    <w:rsid w:val="00A5121A"/>
    <w:rsid w:val="00A52075"/>
    <w:rsid w:val="00A521D6"/>
    <w:rsid w:val="00A52BEF"/>
    <w:rsid w:val="00A53355"/>
    <w:rsid w:val="00A53B0B"/>
    <w:rsid w:val="00A53C36"/>
    <w:rsid w:val="00A53FB4"/>
    <w:rsid w:val="00A54308"/>
    <w:rsid w:val="00A54BDF"/>
    <w:rsid w:val="00A54F41"/>
    <w:rsid w:val="00A55DE3"/>
    <w:rsid w:val="00A56045"/>
    <w:rsid w:val="00A563DA"/>
    <w:rsid w:val="00A56B50"/>
    <w:rsid w:val="00A56DEF"/>
    <w:rsid w:val="00A57357"/>
    <w:rsid w:val="00A57BBF"/>
    <w:rsid w:val="00A6016A"/>
    <w:rsid w:val="00A609A8"/>
    <w:rsid w:val="00A61210"/>
    <w:rsid w:val="00A61784"/>
    <w:rsid w:val="00A61CB2"/>
    <w:rsid w:val="00A61FC1"/>
    <w:rsid w:val="00A622B8"/>
    <w:rsid w:val="00A62E44"/>
    <w:rsid w:val="00A6312A"/>
    <w:rsid w:val="00A63880"/>
    <w:rsid w:val="00A63EE0"/>
    <w:rsid w:val="00A647A4"/>
    <w:rsid w:val="00A649E9"/>
    <w:rsid w:val="00A64BA3"/>
    <w:rsid w:val="00A64CA9"/>
    <w:rsid w:val="00A6581E"/>
    <w:rsid w:val="00A658DF"/>
    <w:rsid w:val="00A65A23"/>
    <w:rsid w:val="00A6620F"/>
    <w:rsid w:val="00A6663A"/>
    <w:rsid w:val="00A66BB0"/>
    <w:rsid w:val="00A66DB9"/>
    <w:rsid w:val="00A674B5"/>
    <w:rsid w:val="00A6770E"/>
    <w:rsid w:val="00A67791"/>
    <w:rsid w:val="00A67D87"/>
    <w:rsid w:val="00A70C97"/>
    <w:rsid w:val="00A70D45"/>
    <w:rsid w:val="00A70F67"/>
    <w:rsid w:val="00A71863"/>
    <w:rsid w:val="00A719FE"/>
    <w:rsid w:val="00A71B45"/>
    <w:rsid w:val="00A72102"/>
    <w:rsid w:val="00A724CD"/>
    <w:rsid w:val="00A72ABD"/>
    <w:rsid w:val="00A72B61"/>
    <w:rsid w:val="00A72D30"/>
    <w:rsid w:val="00A72FC0"/>
    <w:rsid w:val="00A732DE"/>
    <w:rsid w:val="00A738F9"/>
    <w:rsid w:val="00A73915"/>
    <w:rsid w:val="00A73F26"/>
    <w:rsid w:val="00A746E9"/>
    <w:rsid w:val="00A747E4"/>
    <w:rsid w:val="00A75567"/>
    <w:rsid w:val="00A75651"/>
    <w:rsid w:val="00A75AF7"/>
    <w:rsid w:val="00A75C68"/>
    <w:rsid w:val="00A76D14"/>
    <w:rsid w:val="00A76E3D"/>
    <w:rsid w:val="00A7710A"/>
    <w:rsid w:val="00A801E9"/>
    <w:rsid w:val="00A802EB"/>
    <w:rsid w:val="00A804EE"/>
    <w:rsid w:val="00A80666"/>
    <w:rsid w:val="00A80AE8"/>
    <w:rsid w:val="00A80DE2"/>
    <w:rsid w:val="00A81315"/>
    <w:rsid w:val="00A82BC2"/>
    <w:rsid w:val="00A83870"/>
    <w:rsid w:val="00A8419C"/>
    <w:rsid w:val="00A84787"/>
    <w:rsid w:val="00A84834"/>
    <w:rsid w:val="00A8524C"/>
    <w:rsid w:val="00A8533C"/>
    <w:rsid w:val="00A8656E"/>
    <w:rsid w:val="00A8679D"/>
    <w:rsid w:val="00A868AC"/>
    <w:rsid w:val="00A86BA8"/>
    <w:rsid w:val="00A86C60"/>
    <w:rsid w:val="00A877CC"/>
    <w:rsid w:val="00A87DF6"/>
    <w:rsid w:val="00A900E3"/>
    <w:rsid w:val="00A90955"/>
    <w:rsid w:val="00A90A34"/>
    <w:rsid w:val="00A9142E"/>
    <w:rsid w:val="00A9201F"/>
    <w:rsid w:val="00A9235E"/>
    <w:rsid w:val="00A9266E"/>
    <w:rsid w:val="00A92F36"/>
    <w:rsid w:val="00A93317"/>
    <w:rsid w:val="00A93E15"/>
    <w:rsid w:val="00A9416C"/>
    <w:rsid w:val="00A94296"/>
    <w:rsid w:val="00A9438B"/>
    <w:rsid w:val="00A9438D"/>
    <w:rsid w:val="00A9463A"/>
    <w:rsid w:val="00A95BE2"/>
    <w:rsid w:val="00A9601A"/>
    <w:rsid w:val="00A965D7"/>
    <w:rsid w:val="00A9666B"/>
    <w:rsid w:val="00A966DB"/>
    <w:rsid w:val="00A96806"/>
    <w:rsid w:val="00A96C90"/>
    <w:rsid w:val="00A9738B"/>
    <w:rsid w:val="00A9798F"/>
    <w:rsid w:val="00A97F24"/>
    <w:rsid w:val="00AA0F0B"/>
    <w:rsid w:val="00AA135C"/>
    <w:rsid w:val="00AA13F8"/>
    <w:rsid w:val="00AA15BD"/>
    <w:rsid w:val="00AA1E89"/>
    <w:rsid w:val="00AA2019"/>
    <w:rsid w:val="00AA344C"/>
    <w:rsid w:val="00AA39C7"/>
    <w:rsid w:val="00AA402D"/>
    <w:rsid w:val="00AA4745"/>
    <w:rsid w:val="00AA4877"/>
    <w:rsid w:val="00AA51B5"/>
    <w:rsid w:val="00AA52E6"/>
    <w:rsid w:val="00AA52FC"/>
    <w:rsid w:val="00AA5764"/>
    <w:rsid w:val="00AA5D78"/>
    <w:rsid w:val="00AA6F1B"/>
    <w:rsid w:val="00AA707F"/>
    <w:rsid w:val="00AA7EF3"/>
    <w:rsid w:val="00AB01EB"/>
    <w:rsid w:val="00AB0267"/>
    <w:rsid w:val="00AB098A"/>
    <w:rsid w:val="00AB0FA1"/>
    <w:rsid w:val="00AB12F1"/>
    <w:rsid w:val="00AB143E"/>
    <w:rsid w:val="00AB1507"/>
    <w:rsid w:val="00AB2630"/>
    <w:rsid w:val="00AB2C36"/>
    <w:rsid w:val="00AB2DFC"/>
    <w:rsid w:val="00AB39E1"/>
    <w:rsid w:val="00AB39F7"/>
    <w:rsid w:val="00AB3C1C"/>
    <w:rsid w:val="00AB3E58"/>
    <w:rsid w:val="00AB3EAD"/>
    <w:rsid w:val="00AB3EBE"/>
    <w:rsid w:val="00AB4193"/>
    <w:rsid w:val="00AB5069"/>
    <w:rsid w:val="00AB5544"/>
    <w:rsid w:val="00AB5625"/>
    <w:rsid w:val="00AB56FB"/>
    <w:rsid w:val="00AB5879"/>
    <w:rsid w:val="00AB59A8"/>
    <w:rsid w:val="00AB59B0"/>
    <w:rsid w:val="00AB5AF5"/>
    <w:rsid w:val="00AB63BD"/>
    <w:rsid w:val="00AB66D1"/>
    <w:rsid w:val="00AB6843"/>
    <w:rsid w:val="00AB6F3E"/>
    <w:rsid w:val="00AB7463"/>
    <w:rsid w:val="00AB781B"/>
    <w:rsid w:val="00AB7871"/>
    <w:rsid w:val="00AC0670"/>
    <w:rsid w:val="00AC09B3"/>
    <w:rsid w:val="00AC112B"/>
    <w:rsid w:val="00AC139B"/>
    <w:rsid w:val="00AC14AA"/>
    <w:rsid w:val="00AC1531"/>
    <w:rsid w:val="00AC194C"/>
    <w:rsid w:val="00AC1C28"/>
    <w:rsid w:val="00AC1E9E"/>
    <w:rsid w:val="00AC291F"/>
    <w:rsid w:val="00AC3921"/>
    <w:rsid w:val="00AC3C41"/>
    <w:rsid w:val="00AC3E95"/>
    <w:rsid w:val="00AC422A"/>
    <w:rsid w:val="00AC47D3"/>
    <w:rsid w:val="00AC5469"/>
    <w:rsid w:val="00AC58BC"/>
    <w:rsid w:val="00AC5DF6"/>
    <w:rsid w:val="00AC5E75"/>
    <w:rsid w:val="00AC6698"/>
    <w:rsid w:val="00AC6D31"/>
    <w:rsid w:val="00AC6F2E"/>
    <w:rsid w:val="00AC7107"/>
    <w:rsid w:val="00AC72CD"/>
    <w:rsid w:val="00AC73BE"/>
    <w:rsid w:val="00AD0628"/>
    <w:rsid w:val="00AD0698"/>
    <w:rsid w:val="00AD0709"/>
    <w:rsid w:val="00AD14D4"/>
    <w:rsid w:val="00AD1FD6"/>
    <w:rsid w:val="00AD240A"/>
    <w:rsid w:val="00AD2B51"/>
    <w:rsid w:val="00AD2CFE"/>
    <w:rsid w:val="00AD2DF0"/>
    <w:rsid w:val="00AD2DF1"/>
    <w:rsid w:val="00AD2FB4"/>
    <w:rsid w:val="00AD3399"/>
    <w:rsid w:val="00AD3810"/>
    <w:rsid w:val="00AD4586"/>
    <w:rsid w:val="00AD4AC1"/>
    <w:rsid w:val="00AD509A"/>
    <w:rsid w:val="00AD5349"/>
    <w:rsid w:val="00AD56E7"/>
    <w:rsid w:val="00AD66C9"/>
    <w:rsid w:val="00AD69A8"/>
    <w:rsid w:val="00AD6C6C"/>
    <w:rsid w:val="00AD7162"/>
    <w:rsid w:val="00AD73EE"/>
    <w:rsid w:val="00AD75F7"/>
    <w:rsid w:val="00AE00EF"/>
    <w:rsid w:val="00AE0800"/>
    <w:rsid w:val="00AE0912"/>
    <w:rsid w:val="00AE0E20"/>
    <w:rsid w:val="00AE120B"/>
    <w:rsid w:val="00AE13A1"/>
    <w:rsid w:val="00AE13CD"/>
    <w:rsid w:val="00AE2842"/>
    <w:rsid w:val="00AE2A6E"/>
    <w:rsid w:val="00AE2C7F"/>
    <w:rsid w:val="00AE406C"/>
    <w:rsid w:val="00AE5225"/>
    <w:rsid w:val="00AE5241"/>
    <w:rsid w:val="00AE5411"/>
    <w:rsid w:val="00AE593F"/>
    <w:rsid w:val="00AE5B79"/>
    <w:rsid w:val="00AE60D5"/>
    <w:rsid w:val="00AE65C0"/>
    <w:rsid w:val="00AE6674"/>
    <w:rsid w:val="00AE66EC"/>
    <w:rsid w:val="00AE6B34"/>
    <w:rsid w:val="00AE6F28"/>
    <w:rsid w:val="00AE7040"/>
    <w:rsid w:val="00AE7172"/>
    <w:rsid w:val="00AE7EC0"/>
    <w:rsid w:val="00AF0424"/>
    <w:rsid w:val="00AF05E4"/>
    <w:rsid w:val="00AF0904"/>
    <w:rsid w:val="00AF0C80"/>
    <w:rsid w:val="00AF183B"/>
    <w:rsid w:val="00AF1B19"/>
    <w:rsid w:val="00AF1B7B"/>
    <w:rsid w:val="00AF1B89"/>
    <w:rsid w:val="00AF1DC5"/>
    <w:rsid w:val="00AF20E6"/>
    <w:rsid w:val="00AF2753"/>
    <w:rsid w:val="00AF2DB9"/>
    <w:rsid w:val="00AF2FFF"/>
    <w:rsid w:val="00AF30B4"/>
    <w:rsid w:val="00AF3D69"/>
    <w:rsid w:val="00AF4178"/>
    <w:rsid w:val="00AF4679"/>
    <w:rsid w:val="00AF57E2"/>
    <w:rsid w:val="00AF58D5"/>
    <w:rsid w:val="00AF59E5"/>
    <w:rsid w:val="00AF659F"/>
    <w:rsid w:val="00AF6790"/>
    <w:rsid w:val="00AF70B0"/>
    <w:rsid w:val="00AF739C"/>
    <w:rsid w:val="00AF7AA1"/>
    <w:rsid w:val="00B00729"/>
    <w:rsid w:val="00B008DD"/>
    <w:rsid w:val="00B0092D"/>
    <w:rsid w:val="00B00B84"/>
    <w:rsid w:val="00B00D32"/>
    <w:rsid w:val="00B013B3"/>
    <w:rsid w:val="00B01456"/>
    <w:rsid w:val="00B01FEE"/>
    <w:rsid w:val="00B024FC"/>
    <w:rsid w:val="00B02A94"/>
    <w:rsid w:val="00B02D26"/>
    <w:rsid w:val="00B041CC"/>
    <w:rsid w:val="00B04593"/>
    <w:rsid w:val="00B04868"/>
    <w:rsid w:val="00B04985"/>
    <w:rsid w:val="00B04B74"/>
    <w:rsid w:val="00B04D8F"/>
    <w:rsid w:val="00B058C0"/>
    <w:rsid w:val="00B063D5"/>
    <w:rsid w:val="00B0641E"/>
    <w:rsid w:val="00B0703C"/>
    <w:rsid w:val="00B07C8E"/>
    <w:rsid w:val="00B10001"/>
    <w:rsid w:val="00B10B20"/>
    <w:rsid w:val="00B1124C"/>
    <w:rsid w:val="00B11268"/>
    <w:rsid w:val="00B11B12"/>
    <w:rsid w:val="00B1281E"/>
    <w:rsid w:val="00B1286F"/>
    <w:rsid w:val="00B132AD"/>
    <w:rsid w:val="00B133C3"/>
    <w:rsid w:val="00B1377F"/>
    <w:rsid w:val="00B13E8C"/>
    <w:rsid w:val="00B13F45"/>
    <w:rsid w:val="00B142BA"/>
    <w:rsid w:val="00B14B95"/>
    <w:rsid w:val="00B14F80"/>
    <w:rsid w:val="00B151C8"/>
    <w:rsid w:val="00B157E4"/>
    <w:rsid w:val="00B15EEF"/>
    <w:rsid w:val="00B16325"/>
    <w:rsid w:val="00B163F1"/>
    <w:rsid w:val="00B16775"/>
    <w:rsid w:val="00B169A7"/>
    <w:rsid w:val="00B16DBF"/>
    <w:rsid w:val="00B176B1"/>
    <w:rsid w:val="00B176F2"/>
    <w:rsid w:val="00B20838"/>
    <w:rsid w:val="00B2175D"/>
    <w:rsid w:val="00B21E4F"/>
    <w:rsid w:val="00B2207B"/>
    <w:rsid w:val="00B227D7"/>
    <w:rsid w:val="00B22856"/>
    <w:rsid w:val="00B22B9A"/>
    <w:rsid w:val="00B22EF9"/>
    <w:rsid w:val="00B24B90"/>
    <w:rsid w:val="00B24ECF"/>
    <w:rsid w:val="00B24F46"/>
    <w:rsid w:val="00B25279"/>
    <w:rsid w:val="00B25783"/>
    <w:rsid w:val="00B25866"/>
    <w:rsid w:val="00B25E80"/>
    <w:rsid w:val="00B260CC"/>
    <w:rsid w:val="00B265E6"/>
    <w:rsid w:val="00B267DD"/>
    <w:rsid w:val="00B26AE6"/>
    <w:rsid w:val="00B26BF0"/>
    <w:rsid w:val="00B273FB"/>
    <w:rsid w:val="00B27682"/>
    <w:rsid w:val="00B277E6"/>
    <w:rsid w:val="00B30070"/>
    <w:rsid w:val="00B304CB"/>
    <w:rsid w:val="00B30FAF"/>
    <w:rsid w:val="00B314F9"/>
    <w:rsid w:val="00B31830"/>
    <w:rsid w:val="00B31E80"/>
    <w:rsid w:val="00B329A9"/>
    <w:rsid w:val="00B32DAC"/>
    <w:rsid w:val="00B32EC6"/>
    <w:rsid w:val="00B32ED3"/>
    <w:rsid w:val="00B331CF"/>
    <w:rsid w:val="00B333FB"/>
    <w:rsid w:val="00B3362F"/>
    <w:rsid w:val="00B3397C"/>
    <w:rsid w:val="00B33C00"/>
    <w:rsid w:val="00B33D61"/>
    <w:rsid w:val="00B33DC7"/>
    <w:rsid w:val="00B349D6"/>
    <w:rsid w:val="00B34B09"/>
    <w:rsid w:val="00B34B45"/>
    <w:rsid w:val="00B34E4D"/>
    <w:rsid w:val="00B35B61"/>
    <w:rsid w:val="00B36C16"/>
    <w:rsid w:val="00B372AC"/>
    <w:rsid w:val="00B37AD2"/>
    <w:rsid w:val="00B400D5"/>
    <w:rsid w:val="00B412D0"/>
    <w:rsid w:val="00B41406"/>
    <w:rsid w:val="00B414AB"/>
    <w:rsid w:val="00B416D6"/>
    <w:rsid w:val="00B41718"/>
    <w:rsid w:val="00B4194E"/>
    <w:rsid w:val="00B41C2A"/>
    <w:rsid w:val="00B42524"/>
    <w:rsid w:val="00B42A08"/>
    <w:rsid w:val="00B42B4B"/>
    <w:rsid w:val="00B437DC"/>
    <w:rsid w:val="00B438B6"/>
    <w:rsid w:val="00B44AB9"/>
    <w:rsid w:val="00B45396"/>
    <w:rsid w:val="00B45833"/>
    <w:rsid w:val="00B462A8"/>
    <w:rsid w:val="00B46A2D"/>
    <w:rsid w:val="00B46B0A"/>
    <w:rsid w:val="00B46B8A"/>
    <w:rsid w:val="00B46F44"/>
    <w:rsid w:val="00B47BCA"/>
    <w:rsid w:val="00B47FF8"/>
    <w:rsid w:val="00B50373"/>
    <w:rsid w:val="00B50CB6"/>
    <w:rsid w:val="00B50F5A"/>
    <w:rsid w:val="00B50FE5"/>
    <w:rsid w:val="00B5142F"/>
    <w:rsid w:val="00B51969"/>
    <w:rsid w:val="00B51A9C"/>
    <w:rsid w:val="00B52BF7"/>
    <w:rsid w:val="00B52C7A"/>
    <w:rsid w:val="00B52EFE"/>
    <w:rsid w:val="00B53078"/>
    <w:rsid w:val="00B53274"/>
    <w:rsid w:val="00B53B5C"/>
    <w:rsid w:val="00B53D55"/>
    <w:rsid w:val="00B54964"/>
    <w:rsid w:val="00B552C6"/>
    <w:rsid w:val="00B55868"/>
    <w:rsid w:val="00B55914"/>
    <w:rsid w:val="00B55EA0"/>
    <w:rsid w:val="00B5634C"/>
    <w:rsid w:val="00B56AED"/>
    <w:rsid w:val="00B57415"/>
    <w:rsid w:val="00B5785C"/>
    <w:rsid w:val="00B57C69"/>
    <w:rsid w:val="00B606AF"/>
    <w:rsid w:val="00B609AD"/>
    <w:rsid w:val="00B60DC5"/>
    <w:rsid w:val="00B60E96"/>
    <w:rsid w:val="00B61707"/>
    <w:rsid w:val="00B61996"/>
    <w:rsid w:val="00B61A74"/>
    <w:rsid w:val="00B61AA4"/>
    <w:rsid w:val="00B61B02"/>
    <w:rsid w:val="00B622C1"/>
    <w:rsid w:val="00B62462"/>
    <w:rsid w:val="00B62FF8"/>
    <w:rsid w:val="00B63231"/>
    <w:rsid w:val="00B634B9"/>
    <w:rsid w:val="00B63580"/>
    <w:rsid w:val="00B63C65"/>
    <w:rsid w:val="00B6405F"/>
    <w:rsid w:val="00B641BD"/>
    <w:rsid w:val="00B6452F"/>
    <w:rsid w:val="00B64646"/>
    <w:rsid w:val="00B64DAB"/>
    <w:rsid w:val="00B65009"/>
    <w:rsid w:val="00B65225"/>
    <w:rsid w:val="00B65518"/>
    <w:rsid w:val="00B657AC"/>
    <w:rsid w:val="00B659FA"/>
    <w:rsid w:val="00B66674"/>
    <w:rsid w:val="00B66D2D"/>
    <w:rsid w:val="00B672CB"/>
    <w:rsid w:val="00B6787A"/>
    <w:rsid w:val="00B67C8F"/>
    <w:rsid w:val="00B67F38"/>
    <w:rsid w:val="00B70205"/>
    <w:rsid w:val="00B702D1"/>
    <w:rsid w:val="00B709E3"/>
    <w:rsid w:val="00B70B4C"/>
    <w:rsid w:val="00B71438"/>
    <w:rsid w:val="00B71F17"/>
    <w:rsid w:val="00B7293E"/>
    <w:rsid w:val="00B72D88"/>
    <w:rsid w:val="00B72DB2"/>
    <w:rsid w:val="00B745F1"/>
    <w:rsid w:val="00B746CB"/>
    <w:rsid w:val="00B748B3"/>
    <w:rsid w:val="00B748DD"/>
    <w:rsid w:val="00B74962"/>
    <w:rsid w:val="00B75178"/>
    <w:rsid w:val="00B75190"/>
    <w:rsid w:val="00B753FF"/>
    <w:rsid w:val="00B758B1"/>
    <w:rsid w:val="00B75B80"/>
    <w:rsid w:val="00B76231"/>
    <w:rsid w:val="00B767EC"/>
    <w:rsid w:val="00B76A52"/>
    <w:rsid w:val="00B76B2D"/>
    <w:rsid w:val="00B76B3F"/>
    <w:rsid w:val="00B76CE5"/>
    <w:rsid w:val="00B775D9"/>
    <w:rsid w:val="00B8005C"/>
    <w:rsid w:val="00B80699"/>
    <w:rsid w:val="00B823D9"/>
    <w:rsid w:val="00B82531"/>
    <w:rsid w:val="00B83C42"/>
    <w:rsid w:val="00B8424A"/>
    <w:rsid w:val="00B845A2"/>
    <w:rsid w:val="00B84877"/>
    <w:rsid w:val="00B84B0B"/>
    <w:rsid w:val="00B84DE5"/>
    <w:rsid w:val="00B84F21"/>
    <w:rsid w:val="00B85781"/>
    <w:rsid w:val="00B85933"/>
    <w:rsid w:val="00B8599E"/>
    <w:rsid w:val="00B85C3F"/>
    <w:rsid w:val="00B86309"/>
    <w:rsid w:val="00B866DC"/>
    <w:rsid w:val="00B86E5F"/>
    <w:rsid w:val="00B8716B"/>
    <w:rsid w:val="00B873DF"/>
    <w:rsid w:val="00B8762E"/>
    <w:rsid w:val="00B87BEB"/>
    <w:rsid w:val="00B90076"/>
    <w:rsid w:val="00B904F3"/>
    <w:rsid w:val="00B90BD9"/>
    <w:rsid w:val="00B91472"/>
    <w:rsid w:val="00B91D27"/>
    <w:rsid w:val="00B91D7A"/>
    <w:rsid w:val="00B92CA6"/>
    <w:rsid w:val="00B94170"/>
    <w:rsid w:val="00B94FBA"/>
    <w:rsid w:val="00B94FC5"/>
    <w:rsid w:val="00B95303"/>
    <w:rsid w:val="00B95404"/>
    <w:rsid w:val="00B959BA"/>
    <w:rsid w:val="00B95ED2"/>
    <w:rsid w:val="00B96D05"/>
    <w:rsid w:val="00B96E01"/>
    <w:rsid w:val="00B96FC2"/>
    <w:rsid w:val="00B97A97"/>
    <w:rsid w:val="00B97AD4"/>
    <w:rsid w:val="00B97C0E"/>
    <w:rsid w:val="00B97C19"/>
    <w:rsid w:val="00B97FF4"/>
    <w:rsid w:val="00BA0D4E"/>
    <w:rsid w:val="00BA14A7"/>
    <w:rsid w:val="00BA17BC"/>
    <w:rsid w:val="00BA1A82"/>
    <w:rsid w:val="00BA1CDC"/>
    <w:rsid w:val="00BA1E4D"/>
    <w:rsid w:val="00BA204C"/>
    <w:rsid w:val="00BA2593"/>
    <w:rsid w:val="00BA27BF"/>
    <w:rsid w:val="00BA2953"/>
    <w:rsid w:val="00BA2D59"/>
    <w:rsid w:val="00BA3C73"/>
    <w:rsid w:val="00BA44CD"/>
    <w:rsid w:val="00BA4763"/>
    <w:rsid w:val="00BA47AA"/>
    <w:rsid w:val="00BA56B4"/>
    <w:rsid w:val="00BA5C7B"/>
    <w:rsid w:val="00BA5D09"/>
    <w:rsid w:val="00BA6064"/>
    <w:rsid w:val="00BA63C8"/>
    <w:rsid w:val="00BA6828"/>
    <w:rsid w:val="00BA6A88"/>
    <w:rsid w:val="00BA6B93"/>
    <w:rsid w:val="00BA6BDF"/>
    <w:rsid w:val="00BA6EE9"/>
    <w:rsid w:val="00BA6FBC"/>
    <w:rsid w:val="00BA70C2"/>
    <w:rsid w:val="00BA713B"/>
    <w:rsid w:val="00BA731C"/>
    <w:rsid w:val="00BA7950"/>
    <w:rsid w:val="00BA7E9E"/>
    <w:rsid w:val="00BB0BB0"/>
    <w:rsid w:val="00BB0C55"/>
    <w:rsid w:val="00BB1592"/>
    <w:rsid w:val="00BB1D7D"/>
    <w:rsid w:val="00BB2F62"/>
    <w:rsid w:val="00BB33FF"/>
    <w:rsid w:val="00BB36E2"/>
    <w:rsid w:val="00BB3801"/>
    <w:rsid w:val="00BB3A66"/>
    <w:rsid w:val="00BB4218"/>
    <w:rsid w:val="00BB423F"/>
    <w:rsid w:val="00BB4305"/>
    <w:rsid w:val="00BB4A5C"/>
    <w:rsid w:val="00BB4D12"/>
    <w:rsid w:val="00BB4E1A"/>
    <w:rsid w:val="00BB4E55"/>
    <w:rsid w:val="00BB537A"/>
    <w:rsid w:val="00BB5386"/>
    <w:rsid w:val="00BB5523"/>
    <w:rsid w:val="00BB5E91"/>
    <w:rsid w:val="00BB6E58"/>
    <w:rsid w:val="00BB755C"/>
    <w:rsid w:val="00BB7A4B"/>
    <w:rsid w:val="00BB7C8E"/>
    <w:rsid w:val="00BC0894"/>
    <w:rsid w:val="00BC14AD"/>
    <w:rsid w:val="00BC1CE2"/>
    <w:rsid w:val="00BC1F9A"/>
    <w:rsid w:val="00BC226A"/>
    <w:rsid w:val="00BC337F"/>
    <w:rsid w:val="00BC3428"/>
    <w:rsid w:val="00BC34F3"/>
    <w:rsid w:val="00BC3706"/>
    <w:rsid w:val="00BC3C9C"/>
    <w:rsid w:val="00BC3D9E"/>
    <w:rsid w:val="00BC4B51"/>
    <w:rsid w:val="00BC4F39"/>
    <w:rsid w:val="00BC509E"/>
    <w:rsid w:val="00BC5A28"/>
    <w:rsid w:val="00BC5C48"/>
    <w:rsid w:val="00BC5F42"/>
    <w:rsid w:val="00BC6076"/>
    <w:rsid w:val="00BC6E84"/>
    <w:rsid w:val="00BC746E"/>
    <w:rsid w:val="00BC7997"/>
    <w:rsid w:val="00BC7B64"/>
    <w:rsid w:val="00BD0286"/>
    <w:rsid w:val="00BD0652"/>
    <w:rsid w:val="00BD068F"/>
    <w:rsid w:val="00BD0765"/>
    <w:rsid w:val="00BD0D3F"/>
    <w:rsid w:val="00BD1671"/>
    <w:rsid w:val="00BD174D"/>
    <w:rsid w:val="00BD20BA"/>
    <w:rsid w:val="00BD27DD"/>
    <w:rsid w:val="00BD2E29"/>
    <w:rsid w:val="00BD321A"/>
    <w:rsid w:val="00BD330C"/>
    <w:rsid w:val="00BD4187"/>
    <w:rsid w:val="00BD4276"/>
    <w:rsid w:val="00BD44B5"/>
    <w:rsid w:val="00BD4AD1"/>
    <w:rsid w:val="00BD4D59"/>
    <w:rsid w:val="00BD4DDD"/>
    <w:rsid w:val="00BD4F9F"/>
    <w:rsid w:val="00BD50AC"/>
    <w:rsid w:val="00BD5164"/>
    <w:rsid w:val="00BD5223"/>
    <w:rsid w:val="00BD5B33"/>
    <w:rsid w:val="00BD5E3C"/>
    <w:rsid w:val="00BD66EF"/>
    <w:rsid w:val="00BD72D3"/>
    <w:rsid w:val="00BD76DE"/>
    <w:rsid w:val="00BD7EA0"/>
    <w:rsid w:val="00BE022E"/>
    <w:rsid w:val="00BE08BC"/>
    <w:rsid w:val="00BE160F"/>
    <w:rsid w:val="00BE189C"/>
    <w:rsid w:val="00BE18EF"/>
    <w:rsid w:val="00BE1B26"/>
    <w:rsid w:val="00BE2A03"/>
    <w:rsid w:val="00BE2E76"/>
    <w:rsid w:val="00BE3A5A"/>
    <w:rsid w:val="00BE4056"/>
    <w:rsid w:val="00BE4A35"/>
    <w:rsid w:val="00BE5668"/>
    <w:rsid w:val="00BE574B"/>
    <w:rsid w:val="00BE58A7"/>
    <w:rsid w:val="00BE58A8"/>
    <w:rsid w:val="00BE59E3"/>
    <w:rsid w:val="00BE657A"/>
    <w:rsid w:val="00BE67E8"/>
    <w:rsid w:val="00BE6DF8"/>
    <w:rsid w:val="00BE7483"/>
    <w:rsid w:val="00BE7AA2"/>
    <w:rsid w:val="00BF0965"/>
    <w:rsid w:val="00BF13DA"/>
    <w:rsid w:val="00BF15E8"/>
    <w:rsid w:val="00BF16AC"/>
    <w:rsid w:val="00BF19E7"/>
    <w:rsid w:val="00BF236D"/>
    <w:rsid w:val="00BF2D1A"/>
    <w:rsid w:val="00BF2E0C"/>
    <w:rsid w:val="00BF3274"/>
    <w:rsid w:val="00BF358B"/>
    <w:rsid w:val="00BF3595"/>
    <w:rsid w:val="00BF3798"/>
    <w:rsid w:val="00BF4414"/>
    <w:rsid w:val="00BF498C"/>
    <w:rsid w:val="00BF4A1F"/>
    <w:rsid w:val="00BF4B6C"/>
    <w:rsid w:val="00BF4C8E"/>
    <w:rsid w:val="00BF55AE"/>
    <w:rsid w:val="00BF562F"/>
    <w:rsid w:val="00BF5711"/>
    <w:rsid w:val="00BF5A74"/>
    <w:rsid w:val="00BF5D7A"/>
    <w:rsid w:val="00BF67F9"/>
    <w:rsid w:val="00BF6A66"/>
    <w:rsid w:val="00BF721D"/>
    <w:rsid w:val="00BF7413"/>
    <w:rsid w:val="00BF7A6F"/>
    <w:rsid w:val="00C00104"/>
    <w:rsid w:val="00C0065F"/>
    <w:rsid w:val="00C00CDE"/>
    <w:rsid w:val="00C00D98"/>
    <w:rsid w:val="00C01240"/>
    <w:rsid w:val="00C0191F"/>
    <w:rsid w:val="00C01B50"/>
    <w:rsid w:val="00C0233D"/>
    <w:rsid w:val="00C02348"/>
    <w:rsid w:val="00C02811"/>
    <w:rsid w:val="00C02EA0"/>
    <w:rsid w:val="00C03B2A"/>
    <w:rsid w:val="00C03B2B"/>
    <w:rsid w:val="00C0400A"/>
    <w:rsid w:val="00C04BD9"/>
    <w:rsid w:val="00C04CC2"/>
    <w:rsid w:val="00C04D06"/>
    <w:rsid w:val="00C050D8"/>
    <w:rsid w:val="00C05724"/>
    <w:rsid w:val="00C05E84"/>
    <w:rsid w:val="00C06059"/>
    <w:rsid w:val="00C073FB"/>
    <w:rsid w:val="00C07B45"/>
    <w:rsid w:val="00C10F0A"/>
    <w:rsid w:val="00C1154C"/>
    <w:rsid w:val="00C11900"/>
    <w:rsid w:val="00C11A1A"/>
    <w:rsid w:val="00C1240B"/>
    <w:rsid w:val="00C12C16"/>
    <w:rsid w:val="00C12FA8"/>
    <w:rsid w:val="00C13EA9"/>
    <w:rsid w:val="00C14086"/>
    <w:rsid w:val="00C143E1"/>
    <w:rsid w:val="00C1463B"/>
    <w:rsid w:val="00C14687"/>
    <w:rsid w:val="00C14F4E"/>
    <w:rsid w:val="00C15C38"/>
    <w:rsid w:val="00C15E30"/>
    <w:rsid w:val="00C1645B"/>
    <w:rsid w:val="00C17268"/>
    <w:rsid w:val="00C17FE1"/>
    <w:rsid w:val="00C2096C"/>
    <w:rsid w:val="00C20D39"/>
    <w:rsid w:val="00C2111F"/>
    <w:rsid w:val="00C216FA"/>
    <w:rsid w:val="00C21AF1"/>
    <w:rsid w:val="00C220A3"/>
    <w:rsid w:val="00C225E3"/>
    <w:rsid w:val="00C22C3A"/>
    <w:rsid w:val="00C22F9E"/>
    <w:rsid w:val="00C23157"/>
    <w:rsid w:val="00C23677"/>
    <w:rsid w:val="00C24365"/>
    <w:rsid w:val="00C24908"/>
    <w:rsid w:val="00C2550F"/>
    <w:rsid w:val="00C265A8"/>
    <w:rsid w:val="00C2679B"/>
    <w:rsid w:val="00C26CD8"/>
    <w:rsid w:val="00C27075"/>
    <w:rsid w:val="00C27818"/>
    <w:rsid w:val="00C27846"/>
    <w:rsid w:val="00C27ABA"/>
    <w:rsid w:val="00C27F65"/>
    <w:rsid w:val="00C3047A"/>
    <w:rsid w:val="00C30AAF"/>
    <w:rsid w:val="00C320F1"/>
    <w:rsid w:val="00C326B7"/>
    <w:rsid w:val="00C329C5"/>
    <w:rsid w:val="00C32B11"/>
    <w:rsid w:val="00C33191"/>
    <w:rsid w:val="00C3319A"/>
    <w:rsid w:val="00C332C3"/>
    <w:rsid w:val="00C33A75"/>
    <w:rsid w:val="00C33AED"/>
    <w:rsid w:val="00C340FD"/>
    <w:rsid w:val="00C34F83"/>
    <w:rsid w:val="00C35540"/>
    <w:rsid w:val="00C3593F"/>
    <w:rsid w:val="00C365E1"/>
    <w:rsid w:val="00C365E6"/>
    <w:rsid w:val="00C3663D"/>
    <w:rsid w:val="00C36B6B"/>
    <w:rsid w:val="00C36D62"/>
    <w:rsid w:val="00C36ECC"/>
    <w:rsid w:val="00C3768B"/>
    <w:rsid w:val="00C376E1"/>
    <w:rsid w:val="00C37873"/>
    <w:rsid w:val="00C40467"/>
    <w:rsid w:val="00C407C1"/>
    <w:rsid w:val="00C4209B"/>
    <w:rsid w:val="00C42830"/>
    <w:rsid w:val="00C42E7C"/>
    <w:rsid w:val="00C433BD"/>
    <w:rsid w:val="00C43A79"/>
    <w:rsid w:val="00C43CD3"/>
    <w:rsid w:val="00C43E1A"/>
    <w:rsid w:val="00C44EA2"/>
    <w:rsid w:val="00C44EA5"/>
    <w:rsid w:val="00C45022"/>
    <w:rsid w:val="00C453A0"/>
    <w:rsid w:val="00C45AAE"/>
    <w:rsid w:val="00C45CD0"/>
    <w:rsid w:val="00C4612C"/>
    <w:rsid w:val="00C46C99"/>
    <w:rsid w:val="00C46D13"/>
    <w:rsid w:val="00C4710F"/>
    <w:rsid w:val="00C47278"/>
    <w:rsid w:val="00C503DD"/>
    <w:rsid w:val="00C50FE2"/>
    <w:rsid w:val="00C51EFC"/>
    <w:rsid w:val="00C52082"/>
    <w:rsid w:val="00C521D8"/>
    <w:rsid w:val="00C52957"/>
    <w:rsid w:val="00C52DF6"/>
    <w:rsid w:val="00C53120"/>
    <w:rsid w:val="00C53149"/>
    <w:rsid w:val="00C53E78"/>
    <w:rsid w:val="00C5480F"/>
    <w:rsid w:val="00C5484D"/>
    <w:rsid w:val="00C54E0A"/>
    <w:rsid w:val="00C55786"/>
    <w:rsid w:val="00C55BCC"/>
    <w:rsid w:val="00C55FB2"/>
    <w:rsid w:val="00C56A64"/>
    <w:rsid w:val="00C570C8"/>
    <w:rsid w:val="00C57652"/>
    <w:rsid w:val="00C578B6"/>
    <w:rsid w:val="00C57ADF"/>
    <w:rsid w:val="00C57ECE"/>
    <w:rsid w:val="00C6058C"/>
    <w:rsid w:val="00C60AB4"/>
    <w:rsid w:val="00C6163E"/>
    <w:rsid w:val="00C619BD"/>
    <w:rsid w:val="00C61F63"/>
    <w:rsid w:val="00C62024"/>
    <w:rsid w:val="00C621D1"/>
    <w:rsid w:val="00C6284F"/>
    <w:rsid w:val="00C62CE5"/>
    <w:rsid w:val="00C636B7"/>
    <w:rsid w:val="00C6485D"/>
    <w:rsid w:val="00C64E38"/>
    <w:rsid w:val="00C65716"/>
    <w:rsid w:val="00C659FF"/>
    <w:rsid w:val="00C65B85"/>
    <w:rsid w:val="00C65E86"/>
    <w:rsid w:val="00C65FC8"/>
    <w:rsid w:val="00C65FDA"/>
    <w:rsid w:val="00C6651D"/>
    <w:rsid w:val="00C66C3C"/>
    <w:rsid w:val="00C670B6"/>
    <w:rsid w:val="00C67648"/>
    <w:rsid w:val="00C676B2"/>
    <w:rsid w:val="00C67A05"/>
    <w:rsid w:val="00C701D0"/>
    <w:rsid w:val="00C70202"/>
    <w:rsid w:val="00C70245"/>
    <w:rsid w:val="00C707A5"/>
    <w:rsid w:val="00C709E1"/>
    <w:rsid w:val="00C70B4C"/>
    <w:rsid w:val="00C7101D"/>
    <w:rsid w:val="00C7140E"/>
    <w:rsid w:val="00C71C5D"/>
    <w:rsid w:val="00C71EBE"/>
    <w:rsid w:val="00C71FCD"/>
    <w:rsid w:val="00C728F6"/>
    <w:rsid w:val="00C729A3"/>
    <w:rsid w:val="00C7327C"/>
    <w:rsid w:val="00C7401D"/>
    <w:rsid w:val="00C744E0"/>
    <w:rsid w:val="00C74E33"/>
    <w:rsid w:val="00C74FFE"/>
    <w:rsid w:val="00C7516A"/>
    <w:rsid w:val="00C75279"/>
    <w:rsid w:val="00C7565F"/>
    <w:rsid w:val="00C7583C"/>
    <w:rsid w:val="00C75F02"/>
    <w:rsid w:val="00C760A6"/>
    <w:rsid w:val="00C76E73"/>
    <w:rsid w:val="00C77668"/>
    <w:rsid w:val="00C77FD1"/>
    <w:rsid w:val="00C8011C"/>
    <w:rsid w:val="00C81DF1"/>
    <w:rsid w:val="00C82214"/>
    <w:rsid w:val="00C8244E"/>
    <w:rsid w:val="00C83047"/>
    <w:rsid w:val="00C83EF6"/>
    <w:rsid w:val="00C8406F"/>
    <w:rsid w:val="00C841B3"/>
    <w:rsid w:val="00C85425"/>
    <w:rsid w:val="00C856F6"/>
    <w:rsid w:val="00C859A2"/>
    <w:rsid w:val="00C861F6"/>
    <w:rsid w:val="00C8692D"/>
    <w:rsid w:val="00C86961"/>
    <w:rsid w:val="00C86D01"/>
    <w:rsid w:val="00C87395"/>
    <w:rsid w:val="00C87EB1"/>
    <w:rsid w:val="00C9037E"/>
    <w:rsid w:val="00C907BE"/>
    <w:rsid w:val="00C913BE"/>
    <w:rsid w:val="00C9166D"/>
    <w:rsid w:val="00C91E03"/>
    <w:rsid w:val="00C92927"/>
    <w:rsid w:val="00C92C19"/>
    <w:rsid w:val="00C92D84"/>
    <w:rsid w:val="00C92E7B"/>
    <w:rsid w:val="00C92EEF"/>
    <w:rsid w:val="00C9318D"/>
    <w:rsid w:val="00C936BD"/>
    <w:rsid w:val="00C93741"/>
    <w:rsid w:val="00C939D0"/>
    <w:rsid w:val="00C94138"/>
    <w:rsid w:val="00C9441E"/>
    <w:rsid w:val="00C9455C"/>
    <w:rsid w:val="00C94ABE"/>
    <w:rsid w:val="00C953E2"/>
    <w:rsid w:val="00C95408"/>
    <w:rsid w:val="00C959BD"/>
    <w:rsid w:val="00C95D59"/>
    <w:rsid w:val="00C95ED8"/>
    <w:rsid w:val="00C960BF"/>
    <w:rsid w:val="00C96570"/>
    <w:rsid w:val="00C966DA"/>
    <w:rsid w:val="00C96E10"/>
    <w:rsid w:val="00C96F99"/>
    <w:rsid w:val="00C96FAA"/>
    <w:rsid w:val="00C9718C"/>
    <w:rsid w:val="00C9734C"/>
    <w:rsid w:val="00C97A00"/>
    <w:rsid w:val="00CA00E6"/>
    <w:rsid w:val="00CA0AE5"/>
    <w:rsid w:val="00CA123A"/>
    <w:rsid w:val="00CA295B"/>
    <w:rsid w:val="00CA2DB0"/>
    <w:rsid w:val="00CA3028"/>
    <w:rsid w:val="00CA36CD"/>
    <w:rsid w:val="00CA399E"/>
    <w:rsid w:val="00CA3D76"/>
    <w:rsid w:val="00CA408B"/>
    <w:rsid w:val="00CA41E5"/>
    <w:rsid w:val="00CA4324"/>
    <w:rsid w:val="00CA5057"/>
    <w:rsid w:val="00CA51C3"/>
    <w:rsid w:val="00CA53B8"/>
    <w:rsid w:val="00CA56B1"/>
    <w:rsid w:val="00CA5F2F"/>
    <w:rsid w:val="00CA62BD"/>
    <w:rsid w:val="00CA6443"/>
    <w:rsid w:val="00CA6C9E"/>
    <w:rsid w:val="00CA74DC"/>
    <w:rsid w:val="00CA77BD"/>
    <w:rsid w:val="00CA7C87"/>
    <w:rsid w:val="00CA7FAF"/>
    <w:rsid w:val="00CB0534"/>
    <w:rsid w:val="00CB0793"/>
    <w:rsid w:val="00CB11CC"/>
    <w:rsid w:val="00CB124A"/>
    <w:rsid w:val="00CB1509"/>
    <w:rsid w:val="00CB16F9"/>
    <w:rsid w:val="00CB177F"/>
    <w:rsid w:val="00CB21E2"/>
    <w:rsid w:val="00CB265B"/>
    <w:rsid w:val="00CB2A14"/>
    <w:rsid w:val="00CB2A6D"/>
    <w:rsid w:val="00CB2AD4"/>
    <w:rsid w:val="00CB3114"/>
    <w:rsid w:val="00CB36BF"/>
    <w:rsid w:val="00CB39FC"/>
    <w:rsid w:val="00CB4A45"/>
    <w:rsid w:val="00CB4E8E"/>
    <w:rsid w:val="00CB5BF1"/>
    <w:rsid w:val="00CB63AC"/>
    <w:rsid w:val="00CB646F"/>
    <w:rsid w:val="00CB65DB"/>
    <w:rsid w:val="00CB6761"/>
    <w:rsid w:val="00CB6776"/>
    <w:rsid w:val="00CB71AD"/>
    <w:rsid w:val="00CB7BE0"/>
    <w:rsid w:val="00CB7E45"/>
    <w:rsid w:val="00CB7EC0"/>
    <w:rsid w:val="00CC013F"/>
    <w:rsid w:val="00CC0D3F"/>
    <w:rsid w:val="00CC1154"/>
    <w:rsid w:val="00CC11A7"/>
    <w:rsid w:val="00CC122E"/>
    <w:rsid w:val="00CC1673"/>
    <w:rsid w:val="00CC19BA"/>
    <w:rsid w:val="00CC1DEF"/>
    <w:rsid w:val="00CC239A"/>
    <w:rsid w:val="00CC25F8"/>
    <w:rsid w:val="00CC2737"/>
    <w:rsid w:val="00CC2953"/>
    <w:rsid w:val="00CC3434"/>
    <w:rsid w:val="00CC3CD0"/>
    <w:rsid w:val="00CC3E09"/>
    <w:rsid w:val="00CC4AF6"/>
    <w:rsid w:val="00CC5AA0"/>
    <w:rsid w:val="00CC5BA8"/>
    <w:rsid w:val="00CC5DF0"/>
    <w:rsid w:val="00CC7012"/>
    <w:rsid w:val="00CC7246"/>
    <w:rsid w:val="00CC7266"/>
    <w:rsid w:val="00CC72A6"/>
    <w:rsid w:val="00CC731A"/>
    <w:rsid w:val="00CC73C6"/>
    <w:rsid w:val="00CC7479"/>
    <w:rsid w:val="00CC78FC"/>
    <w:rsid w:val="00CC7935"/>
    <w:rsid w:val="00CC7D9A"/>
    <w:rsid w:val="00CD1034"/>
    <w:rsid w:val="00CD1354"/>
    <w:rsid w:val="00CD16BC"/>
    <w:rsid w:val="00CD1973"/>
    <w:rsid w:val="00CD2272"/>
    <w:rsid w:val="00CD2C79"/>
    <w:rsid w:val="00CD2E70"/>
    <w:rsid w:val="00CD2F19"/>
    <w:rsid w:val="00CD3A9D"/>
    <w:rsid w:val="00CD3BB8"/>
    <w:rsid w:val="00CD3E24"/>
    <w:rsid w:val="00CD44F2"/>
    <w:rsid w:val="00CD45C9"/>
    <w:rsid w:val="00CD4CBC"/>
    <w:rsid w:val="00CD4D09"/>
    <w:rsid w:val="00CD4F09"/>
    <w:rsid w:val="00CD5407"/>
    <w:rsid w:val="00CD5465"/>
    <w:rsid w:val="00CD5496"/>
    <w:rsid w:val="00CD62E6"/>
    <w:rsid w:val="00CD6330"/>
    <w:rsid w:val="00CD6469"/>
    <w:rsid w:val="00CD64F3"/>
    <w:rsid w:val="00CD6743"/>
    <w:rsid w:val="00CD6EAC"/>
    <w:rsid w:val="00CD75F0"/>
    <w:rsid w:val="00CE0301"/>
    <w:rsid w:val="00CE12B4"/>
    <w:rsid w:val="00CE13D6"/>
    <w:rsid w:val="00CE2A60"/>
    <w:rsid w:val="00CE2CF8"/>
    <w:rsid w:val="00CE2D42"/>
    <w:rsid w:val="00CE30B2"/>
    <w:rsid w:val="00CE3198"/>
    <w:rsid w:val="00CE3C3F"/>
    <w:rsid w:val="00CE3D60"/>
    <w:rsid w:val="00CE4003"/>
    <w:rsid w:val="00CE424C"/>
    <w:rsid w:val="00CE45C6"/>
    <w:rsid w:val="00CE4724"/>
    <w:rsid w:val="00CE472B"/>
    <w:rsid w:val="00CE48CA"/>
    <w:rsid w:val="00CE5655"/>
    <w:rsid w:val="00CE5977"/>
    <w:rsid w:val="00CE605F"/>
    <w:rsid w:val="00CE6651"/>
    <w:rsid w:val="00CE69C7"/>
    <w:rsid w:val="00CE6B8C"/>
    <w:rsid w:val="00CE7BC5"/>
    <w:rsid w:val="00CE7F23"/>
    <w:rsid w:val="00CF042D"/>
    <w:rsid w:val="00CF0844"/>
    <w:rsid w:val="00CF09EC"/>
    <w:rsid w:val="00CF1287"/>
    <w:rsid w:val="00CF1521"/>
    <w:rsid w:val="00CF1BC7"/>
    <w:rsid w:val="00CF1DF7"/>
    <w:rsid w:val="00CF1F79"/>
    <w:rsid w:val="00CF277E"/>
    <w:rsid w:val="00CF29D0"/>
    <w:rsid w:val="00CF2D49"/>
    <w:rsid w:val="00CF3927"/>
    <w:rsid w:val="00CF3F86"/>
    <w:rsid w:val="00CF4784"/>
    <w:rsid w:val="00CF4CA3"/>
    <w:rsid w:val="00CF542E"/>
    <w:rsid w:val="00CF54DD"/>
    <w:rsid w:val="00CF572A"/>
    <w:rsid w:val="00CF5866"/>
    <w:rsid w:val="00CF5B18"/>
    <w:rsid w:val="00CF5E07"/>
    <w:rsid w:val="00CF5F11"/>
    <w:rsid w:val="00CF5F67"/>
    <w:rsid w:val="00CF68B1"/>
    <w:rsid w:val="00CF6AD0"/>
    <w:rsid w:val="00CF6D1F"/>
    <w:rsid w:val="00CF72FE"/>
    <w:rsid w:val="00CF77EC"/>
    <w:rsid w:val="00CF7B37"/>
    <w:rsid w:val="00D0064C"/>
    <w:rsid w:val="00D01358"/>
    <w:rsid w:val="00D024DE"/>
    <w:rsid w:val="00D02C12"/>
    <w:rsid w:val="00D02D0A"/>
    <w:rsid w:val="00D030A0"/>
    <w:rsid w:val="00D034CF"/>
    <w:rsid w:val="00D0368F"/>
    <w:rsid w:val="00D03BA2"/>
    <w:rsid w:val="00D03BCB"/>
    <w:rsid w:val="00D04C92"/>
    <w:rsid w:val="00D04C98"/>
    <w:rsid w:val="00D04D3B"/>
    <w:rsid w:val="00D04E41"/>
    <w:rsid w:val="00D05408"/>
    <w:rsid w:val="00D05550"/>
    <w:rsid w:val="00D05A77"/>
    <w:rsid w:val="00D061F5"/>
    <w:rsid w:val="00D061FF"/>
    <w:rsid w:val="00D065C3"/>
    <w:rsid w:val="00D0763A"/>
    <w:rsid w:val="00D077B2"/>
    <w:rsid w:val="00D07C8A"/>
    <w:rsid w:val="00D10663"/>
    <w:rsid w:val="00D1070A"/>
    <w:rsid w:val="00D10CCD"/>
    <w:rsid w:val="00D10FAA"/>
    <w:rsid w:val="00D11064"/>
    <w:rsid w:val="00D1115E"/>
    <w:rsid w:val="00D11331"/>
    <w:rsid w:val="00D1172C"/>
    <w:rsid w:val="00D11F2B"/>
    <w:rsid w:val="00D127DC"/>
    <w:rsid w:val="00D1296E"/>
    <w:rsid w:val="00D12995"/>
    <w:rsid w:val="00D13122"/>
    <w:rsid w:val="00D133B8"/>
    <w:rsid w:val="00D13C99"/>
    <w:rsid w:val="00D13E4F"/>
    <w:rsid w:val="00D13E86"/>
    <w:rsid w:val="00D148E1"/>
    <w:rsid w:val="00D150DF"/>
    <w:rsid w:val="00D152B5"/>
    <w:rsid w:val="00D15862"/>
    <w:rsid w:val="00D15D26"/>
    <w:rsid w:val="00D15E29"/>
    <w:rsid w:val="00D16242"/>
    <w:rsid w:val="00D16319"/>
    <w:rsid w:val="00D16EB5"/>
    <w:rsid w:val="00D17D2D"/>
    <w:rsid w:val="00D17EA9"/>
    <w:rsid w:val="00D2055E"/>
    <w:rsid w:val="00D21223"/>
    <w:rsid w:val="00D22398"/>
    <w:rsid w:val="00D227D1"/>
    <w:rsid w:val="00D23F5C"/>
    <w:rsid w:val="00D2428E"/>
    <w:rsid w:val="00D2503D"/>
    <w:rsid w:val="00D25310"/>
    <w:rsid w:val="00D2636B"/>
    <w:rsid w:val="00D26631"/>
    <w:rsid w:val="00D269A1"/>
    <w:rsid w:val="00D26C02"/>
    <w:rsid w:val="00D26CA6"/>
    <w:rsid w:val="00D27843"/>
    <w:rsid w:val="00D27E0B"/>
    <w:rsid w:val="00D27E71"/>
    <w:rsid w:val="00D30069"/>
    <w:rsid w:val="00D302A4"/>
    <w:rsid w:val="00D303FB"/>
    <w:rsid w:val="00D30C06"/>
    <w:rsid w:val="00D30E2E"/>
    <w:rsid w:val="00D31022"/>
    <w:rsid w:val="00D31161"/>
    <w:rsid w:val="00D31902"/>
    <w:rsid w:val="00D3277D"/>
    <w:rsid w:val="00D3312D"/>
    <w:rsid w:val="00D33861"/>
    <w:rsid w:val="00D33EC1"/>
    <w:rsid w:val="00D35162"/>
    <w:rsid w:val="00D35442"/>
    <w:rsid w:val="00D35C97"/>
    <w:rsid w:val="00D35D79"/>
    <w:rsid w:val="00D36A0D"/>
    <w:rsid w:val="00D36DC1"/>
    <w:rsid w:val="00D375E7"/>
    <w:rsid w:val="00D377D5"/>
    <w:rsid w:val="00D37A8A"/>
    <w:rsid w:val="00D40150"/>
    <w:rsid w:val="00D4032E"/>
    <w:rsid w:val="00D40629"/>
    <w:rsid w:val="00D40A86"/>
    <w:rsid w:val="00D40C33"/>
    <w:rsid w:val="00D40CAB"/>
    <w:rsid w:val="00D419D8"/>
    <w:rsid w:val="00D41D73"/>
    <w:rsid w:val="00D41FEC"/>
    <w:rsid w:val="00D42C9B"/>
    <w:rsid w:val="00D42E4C"/>
    <w:rsid w:val="00D432F6"/>
    <w:rsid w:val="00D43C33"/>
    <w:rsid w:val="00D44ECD"/>
    <w:rsid w:val="00D45329"/>
    <w:rsid w:val="00D4540F"/>
    <w:rsid w:val="00D455CF"/>
    <w:rsid w:val="00D45C90"/>
    <w:rsid w:val="00D465BC"/>
    <w:rsid w:val="00D46660"/>
    <w:rsid w:val="00D46AD9"/>
    <w:rsid w:val="00D470C8"/>
    <w:rsid w:val="00D474FD"/>
    <w:rsid w:val="00D47947"/>
    <w:rsid w:val="00D47AD7"/>
    <w:rsid w:val="00D47C04"/>
    <w:rsid w:val="00D514C6"/>
    <w:rsid w:val="00D5154F"/>
    <w:rsid w:val="00D523EF"/>
    <w:rsid w:val="00D52767"/>
    <w:rsid w:val="00D5369D"/>
    <w:rsid w:val="00D53755"/>
    <w:rsid w:val="00D541C4"/>
    <w:rsid w:val="00D5554F"/>
    <w:rsid w:val="00D55A39"/>
    <w:rsid w:val="00D55AF6"/>
    <w:rsid w:val="00D55C9A"/>
    <w:rsid w:val="00D55D5F"/>
    <w:rsid w:val="00D56747"/>
    <w:rsid w:val="00D567A8"/>
    <w:rsid w:val="00D56A00"/>
    <w:rsid w:val="00D56D76"/>
    <w:rsid w:val="00D57326"/>
    <w:rsid w:val="00D57336"/>
    <w:rsid w:val="00D57507"/>
    <w:rsid w:val="00D578A7"/>
    <w:rsid w:val="00D5790C"/>
    <w:rsid w:val="00D57A92"/>
    <w:rsid w:val="00D57C94"/>
    <w:rsid w:val="00D57E99"/>
    <w:rsid w:val="00D60003"/>
    <w:rsid w:val="00D60198"/>
    <w:rsid w:val="00D6063F"/>
    <w:rsid w:val="00D60C43"/>
    <w:rsid w:val="00D6105A"/>
    <w:rsid w:val="00D6291A"/>
    <w:rsid w:val="00D62B9A"/>
    <w:rsid w:val="00D62C0F"/>
    <w:rsid w:val="00D63382"/>
    <w:rsid w:val="00D63419"/>
    <w:rsid w:val="00D6379C"/>
    <w:rsid w:val="00D63A6D"/>
    <w:rsid w:val="00D643C6"/>
    <w:rsid w:val="00D647A9"/>
    <w:rsid w:val="00D64967"/>
    <w:rsid w:val="00D6579B"/>
    <w:rsid w:val="00D65845"/>
    <w:rsid w:val="00D65DBF"/>
    <w:rsid w:val="00D65DC6"/>
    <w:rsid w:val="00D6674E"/>
    <w:rsid w:val="00D66C34"/>
    <w:rsid w:val="00D6703A"/>
    <w:rsid w:val="00D671D2"/>
    <w:rsid w:val="00D6723C"/>
    <w:rsid w:val="00D674A4"/>
    <w:rsid w:val="00D676D5"/>
    <w:rsid w:val="00D7038B"/>
    <w:rsid w:val="00D7061E"/>
    <w:rsid w:val="00D70C13"/>
    <w:rsid w:val="00D70CD3"/>
    <w:rsid w:val="00D70CE5"/>
    <w:rsid w:val="00D7160B"/>
    <w:rsid w:val="00D71825"/>
    <w:rsid w:val="00D718DD"/>
    <w:rsid w:val="00D71BBA"/>
    <w:rsid w:val="00D72BA4"/>
    <w:rsid w:val="00D73358"/>
    <w:rsid w:val="00D74FEF"/>
    <w:rsid w:val="00D75000"/>
    <w:rsid w:val="00D7505C"/>
    <w:rsid w:val="00D751C8"/>
    <w:rsid w:val="00D75CBA"/>
    <w:rsid w:val="00D76472"/>
    <w:rsid w:val="00D767D7"/>
    <w:rsid w:val="00D767EE"/>
    <w:rsid w:val="00D76A50"/>
    <w:rsid w:val="00D76E35"/>
    <w:rsid w:val="00D76E68"/>
    <w:rsid w:val="00D77D23"/>
    <w:rsid w:val="00D809AB"/>
    <w:rsid w:val="00D80B88"/>
    <w:rsid w:val="00D80F2D"/>
    <w:rsid w:val="00D817C4"/>
    <w:rsid w:val="00D819BD"/>
    <w:rsid w:val="00D81B39"/>
    <w:rsid w:val="00D81F13"/>
    <w:rsid w:val="00D827A2"/>
    <w:rsid w:val="00D82C5E"/>
    <w:rsid w:val="00D82DED"/>
    <w:rsid w:val="00D83439"/>
    <w:rsid w:val="00D834CA"/>
    <w:rsid w:val="00D83704"/>
    <w:rsid w:val="00D837D3"/>
    <w:rsid w:val="00D83C86"/>
    <w:rsid w:val="00D83C8A"/>
    <w:rsid w:val="00D843EC"/>
    <w:rsid w:val="00D844E1"/>
    <w:rsid w:val="00D84CC9"/>
    <w:rsid w:val="00D84D89"/>
    <w:rsid w:val="00D84ECE"/>
    <w:rsid w:val="00D85975"/>
    <w:rsid w:val="00D86174"/>
    <w:rsid w:val="00D86A99"/>
    <w:rsid w:val="00D879C1"/>
    <w:rsid w:val="00D87BC9"/>
    <w:rsid w:val="00D90452"/>
    <w:rsid w:val="00D90CD4"/>
    <w:rsid w:val="00D9167B"/>
    <w:rsid w:val="00D9174E"/>
    <w:rsid w:val="00D925BE"/>
    <w:rsid w:val="00D9261F"/>
    <w:rsid w:val="00D92C47"/>
    <w:rsid w:val="00D930D4"/>
    <w:rsid w:val="00D93558"/>
    <w:rsid w:val="00D93CCA"/>
    <w:rsid w:val="00D946DD"/>
    <w:rsid w:val="00D9470C"/>
    <w:rsid w:val="00D95031"/>
    <w:rsid w:val="00D950B1"/>
    <w:rsid w:val="00D956BE"/>
    <w:rsid w:val="00D95B15"/>
    <w:rsid w:val="00D95CE1"/>
    <w:rsid w:val="00D95D5A"/>
    <w:rsid w:val="00D961FA"/>
    <w:rsid w:val="00D9628D"/>
    <w:rsid w:val="00D969C9"/>
    <w:rsid w:val="00D96A7C"/>
    <w:rsid w:val="00D97467"/>
    <w:rsid w:val="00DA0224"/>
    <w:rsid w:val="00DA0860"/>
    <w:rsid w:val="00DA0E71"/>
    <w:rsid w:val="00DA13A3"/>
    <w:rsid w:val="00DA1410"/>
    <w:rsid w:val="00DA176F"/>
    <w:rsid w:val="00DA1806"/>
    <w:rsid w:val="00DA1BD5"/>
    <w:rsid w:val="00DA1FF6"/>
    <w:rsid w:val="00DA3248"/>
    <w:rsid w:val="00DA3462"/>
    <w:rsid w:val="00DA46D3"/>
    <w:rsid w:val="00DA5F7D"/>
    <w:rsid w:val="00DA6609"/>
    <w:rsid w:val="00DA6D95"/>
    <w:rsid w:val="00DA6F3D"/>
    <w:rsid w:val="00DA7034"/>
    <w:rsid w:val="00DA775C"/>
    <w:rsid w:val="00DB018B"/>
    <w:rsid w:val="00DB0647"/>
    <w:rsid w:val="00DB075D"/>
    <w:rsid w:val="00DB0CBE"/>
    <w:rsid w:val="00DB0D1C"/>
    <w:rsid w:val="00DB10A9"/>
    <w:rsid w:val="00DB1DFF"/>
    <w:rsid w:val="00DB25C9"/>
    <w:rsid w:val="00DB32E7"/>
    <w:rsid w:val="00DB3407"/>
    <w:rsid w:val="00DB3B03"/>
    <w:rsid w:val="00DB4462"/>
    <w:rsid w:val="00DB45F3"/>
    <w:rsid w:val="00DB4A4C"/>
    <w:rsid w:val="00DB4EEF"/>
    <w:rsid w:val="00DB566F"/>
    <w:rsid w:val="00DB60D4"/>
    <w:rsid w:val="00DB61F3"/>
    <w:rsid w:val="00DB6365"/>
    <w:rsid w:val="00DB64BD"/>
    <w:rsid w:val="00DB68D1"/>
    <w:rsid w:val="00DB6A66"/>
    <w:rsid w:val="00DB6B8E"/>
    <w:rsid w:val="00DB6E76"/>
    <w:rsid w:val="00DB6FD9"/>
    <w:rsid w:val="00DB717D"/>
    <w:rsid w:val="00DB71A2"/>
    <w:rsid w:val="00DB79FE"/>
    <w:rsid w:val="00DC01E3"/>
    <w:rsid w:val="00DC0226"/>
    <w:rsid w:val="00DC07EE"/>
    <w:rsid w:val="00DC08EA"/>
    <w:rsid w:val="00DC0906"/>
    <w:rsid w:val="00DC0B8C"/>
    <w:rsid w:val="00DC121B"/>
    <w:rsid w:val="00DC1554"/>
    <w:rsid w:val="00DC155B"/>
    <w:rsid w:val="00DC1AE2"/>
    <w:rsid w:val="00DC1C13"/>
    <w:rsid w:val="00DC21B6"/>
    <w:rsid w:val="00DC237A"/>
    <w:rsid w:val="00DC2467"/>
    <w:rsid w:val="00DC2577"/>
    <w:rsid w:val="00DC3267"/>
    <w:rsid w:val="00DC32E5"/>
    <w:rsid w:val="00DC3898"/>
    <w:rsid w:val="00DC40BE"/>
    <w:rsid w:val="00DC4223"/>
    <w:rsid w:val="00DC4D75"/>
    <w:rsid w:val="00DC5045"/>
    <w:rsid w:val="00DC561F"/>
    <w:rsid w:val="00DC5C92"/>
    <w:rsid w:val="00DC5CCF"/>
    <w:rsid w:val="00DC6448"/>
    <w:rsid w:val="00DC648C"/>
    <w:rsid w:val="00DC6981"/>
    <w:rsid w:val="00DC6EF2"/>
    <w:rsid w:val="00DC73FB"/>
    <w:rsid w:val="00DC747B"/>
    <w:rsid w:val="00DC7D05"/>
    <w:rsid w:val="00DC7E14"/>
    <w:rsid w:val="00DC7E43"/>
    <w:rsid w:val="00DD0096"/>
    <w:rsid w:val="00DD125C"/>
    <w:rsid w:val="00DD189C"/>
    <w:rsid w:val="00DD1ACE"/>
    <w:rsid w:val="00DD29DB"/>
    <w:rsid w:val="00DD2CEB"/>
    <w:rsid w:val="00DD3236"/>
    <w:rsid w:val="00DD342B"/>
    <w:rsid w:val="00DD3589"/>
    <w:rsid w:val="00DD37C4"/>
    <w:rsid w:val="00DD3AC5"/>
    <w:rsid w:val="00DD3B3E"/>
    <w:rsid w:val="00DD3CCE"/>
    <w:rsid w:val="00DD3F8F"/>
    <w:rsid w:val="00DD4448"/>
    <w:rsid w:val="00DD4CC7"/>
    <w:rsid w:val="00DD50E3"/>
    <w:rsid w:val="00DD59C5"/>
    <w:rsid w:val="00DD621B"/>
    <w:rsid w:val="00DD67F3"/>
    <w:rsid w:val="00DD6EFC"/>
    <w:rsid w:val="00DD72A0"/>
    <w:rsid w:val="00DD75DC"/>
    <w:rsid w:val="00DD763E"/>
    <w:rsid w:val="00DD7C6B"/>
    <w:rsid w:val="00DE02CA"/>
    <w:rsid w:val="00DE0603"/>
    <w:rsid w:val="00DE0D00"/>
    <w:rsid w:val="00DE11E4"/>
    <w:rsid w:val="00DE1A4E"/>
    <w:rsid w:val="00DE2025"/>
    <w:rsid w:val="00DE2740"/>
    <w:rsid w:val="00DE30BC"/>
    <w:rsid w:val="00DE3DED"/>
    <w:rsid w:val="00DE4166"/>
    <w:rsid w:val="00DE4C52"/>
    <w:rsid w:val="00DE4E4D"/>
    <w:rsid w:val="00DE510D"/>
    <w:rsid w:val="00DE69C3"/>
    <w:rsid w:val="00DE69D4"/>
    <w:rsid w:val="00DE6E3A"/>
    <w:rsid w:val="00DE7478"/>
    <w:rsid w:val="00DE7956"/>
    <w:rsid w:val="00DF025D"/>
    <w:rsid w:val="00DF0717"/>
    <w:rsid w:val="00DF0D27"/>
    <w:rsid w:val="00DF1444"/>
    <w:rsid w:val="00DF1A97"/>
    <w:rsid w:val="00DF1C8D"/>
    <w:rsid w:val="00DF1D88"/>
    <w:rsid w:val="00DF293E"/>
    <w:rsid w:val="00DF36E3"/>
    <w:rsid w:val="00DF3B12"/>
    <w:rsid w:val="00DF44B3"/>
    <w:rsid w:val="00DF44F6"/>
    <w:rsid w:val="00DF4AA3"/>
    <w:rsid w:val="00DF4DF5"/>
    <w:rsid w:val="00DF59CF"/>
    <w:rsid w:val="00DF5C88"/>
    <w:rsid w:val="00DF5DB3"/>
    <w:rsid w:val="00DF6523"/>
    <w:rsid w:val="00DF65AE"/>
    <w:rsid w:val="00DF74C3"/>
    <w:rsid w:val="00DF7566"/>
    <w:rsid w:val="00DF78AF"/>
    <w:rsid w:val="00DF79E8"/>
    <w:rsid w:val="00E00688"/>
    <w:rsid w:val="00E007C4"/>
    <w:rsid w:val="00E00C00"/>
    <w:rsid w:val="00E00D6B"/>
    <w:rsid w:val="00E01707"/>
    <w:rsid w:val="00E01B40"/>
    <w:rsid w:val="00E0254A"/>
    <w:rsid w:val="00E02B5C"/>
    <w:rsid w:val="00E0376C"/>
    <w:rsid w:val="00E04976"/>
    <w:rsid w:val="00E05585"/>
    <w:rsid w:val="00E058D1"/>
    <w:rsid w:val="00E076DB"/>
    <w:rsid w:val="00E07850"/>
    <w:rsid w:val="00E1001C"/>
    <w:rsid w:val="00E10388"/>
    <w:rsid w:val="00E114B0"/>
    <w:rsid w:val="00E1168A"/>
    <w:rsid w:val="00E117D7"/>
    <w:rsid w:val="00E11929"/>
    <w:rsid w:val="00E11D1F"/>
    <w:rsid w:val="00E1207B"/>
    <w:rsid w:val="00E12262"/>
    <w:rsid w:val="00E125CA"/>
    <w:rsid w:val="00E12C31"/>
    <w:rsid w:val="00E12C37"/>
    <w:rsid w:val="00E12D89"/>
    <w:rsid w:val="00E132BE"/>
    <w:rsid w:val="00E13729"/>
    <w:rsid w:val="00E148CE"/>
    <w:rsid w:val="00E14AC7"/>
    <w:rsid w:val="00E14EF3"/>
    <w:rsid w:val="00E153F7"/>
    <w:rsid w:val="00E1551B"/>
    <w:rsid w:val="00E1582E"/>
    <w:rsid w:val="00E1587F"/>
    <w:rsid w:val="00E160BD"/>
    <w:rsid w:val="00E16336"/>
    <w:rsid w:val="00E16835"/>
    <w:rsid w:val="00E168EB"/>
    <w:rsid w:val="00E16A9E"/>
    <w:rsid w:val="00E17245"/>
    <w:rsid w:val="00E20765"/>
    <w:rsid w:val="00E20845"/>
    <w:rsid w:val="00E20923"/>
    <w:rsid w:val="00E20DB0"/>
    <w:rsid w:val="00E21574"/>
    <w:rsid w:val="00E22189"/>
    <w:rsid w:val="00E222BF"/>
    <w:rsid w:val="00E22CDB"/>
    <w:rsid w:val="00E2435C"/>
    <w:rsid w:val="00E2481E"/>
    <w:rsid w:val="00E24C97"/>
    <w:rsid w:val="00E24D45"/>
    <w:rsid w:val="00E25D53"/>
    <w:rsid w:val="00E26E4D"/>
    <w:rsid w:val="00E27171"/>
    <w:rsid w:val="00E277F9"/>
    <w:rsid w:val="00E27978"/>
    <w:rsid w:val="00E279CA"/>
    <w:rsid w:val="00E27DEB"/>
    <w:rsid w:val="00E27F8D"/>
    <w:rsid w:val="00E30118"/>
    <w:rsid w:val="00E311E0"/>
    <w:rsid w:val="00E31D7C"/>
    <w:rsid w:val="00E31D7F"/>
    <w:rsid w:val="00E32D91"/>
    <w:rsid w:val="00E32F36"/>
    <w:rsid w:val="00E3367A"/>
    <w:rsid w:val="00E338F3"/>
    <w:rsid w:val="00E33B3C"/>
    <w:rsid w:val="00E33B4D"/>
    <w:rsid w:val="00E33EA6"/>
    <w:rsid w:val="00E3441C"/>
    <w:rsid w:val="00E34644"/>
    <w:rsid w:val="00E3541E"/>
    <w:rsid w:val="00E3656F"/>
    <w:rsid w:val="00E37225"/>
    <w:rsid w:val="00E37268"/>
    <w:rsid w:val="00E374A4"/>
    <w:rsid w:val="00E37635"/>
    <w:rsid w:val="00E37BCD"/>
    <w:rsid w:val="00E37C8A"/>
    <w:rsid w:val="00E37E3A"/>
    <w:rsid w:val="00E4054A"/>
    <w:rsid w:val="00E409A5"/>
    <w:rsid w:val="00E414D2"/>
    <w:rsid w:val="00E41A62"/>
    <w:rsid w:val="00E41AD8"/>
    <w:rsid w:val="00E41FA9"/>
    <w:rsid w:val="00E424B4"/>
    <w:rsid w:val="00E42867"/>
    <w:rsid w:val="00E428DC"/>
    <w:rsid w:val="00E433F6"/>
    <w:rsid w:val="00E434EC"/>
    <w:rsid w:val="00E43530"/>
    <w:rsid w:val="00E43612"/>
    <w:rsid w:val="00E43800"/>
    <w:rsid w:val="00E43BB5"/>
    <w:rsid w:val="00E43E60"/>
    <w:rsid w:val="00E4412F"/>
    <w:rsid w:val="00E4489B"/>
    <w:rsid w:val="00E44933"/>
    <w:rsid w:val="00E449A7"/>
    <w:rsid w:val="00E449DE"/>
    <w:rsid w:val="00E45549"/>
    <w:rsid w:val="00E45E83"/>
    <w:rsid w:val="00E4672A"/>
    <w:rsid w:val="00E469FE"/>
    <w:rsid w:val="00E47398"/>
    <w:rsid w:val="00E50062"/>
    <w:rsid w:val="00E50203"/>
    <w:rsid w:val="00E502B6"/>
    <w:rsid w:val="00E505E3"/>
    <w:rsid w:val="00E506F9"/>
    <w:rsid w:val="00E50C34"/>
    <w:rsid w:val="00E50CD4"/>
    <w:rsid w:val="00E5105F"/>
    <w:rsid w:val="00E51D5A"/>
    <w:rsid w:val="00E51DF4"/>
    <w:rsid w:val="00E52047"/>
    <w:rsid w:val="00E52268"/>
    <w:rsid w:val="00E5229B"/>
    <w:rsid w:val="00E524D7"/>
    <w:rsid w:val="00E52623"/>
    <w:rsid w:val="00E52AFF"/>
    <w:rsid w:val="00E52C0A"/>
    <w:rsid w:val="00E52C43"/>
    <w:rsid w:val="00E52EDC"/>
    <w:rsid w:val="00E5360D"/>
    <w:rsid w:val="00E53CCE"/>
    <w:rsid w:val="00E54142"/>
    <w:rsid w:val="00E54953"/>
    <w:rsid w:val="00E5506E"/>
    <w:rsid w:val="00E55426"/>
    <w:rsid w:val="00E5571C"/>
    <w:rsid w:val="00E55868"/>
    <w:rsid w:val="00E55C2F"/>
    <w:rsid w:val="00E561FD"/>
    <w:rsid w:val="00E56A16"/>
    <w:rsid w:val="00E56A23"/>
    <w:rsid w:val="00E56E13"/>
    <w:rsid w:val="00E56ED4"/>
    <w:rsid w:val="00E56FA4"/>
    <w:rsid w:val="00E5725A"/>
    <w:rsid w:val="00E57B8D"/>
    <w:rsid w:val="00E600B7"/>
    <w:rsid w:val="00E60595"/>
    <w:rsid w:val="00E605DF"/>
    <w:rsid w:val="00E60D88"/>
    <w:rsid w:val="00E61EBA"/>
    <w:rsid w:val="00E62937"/>
    <w:rsid w:val="00E62F09"/>
    <w:rsid w:val="00E633E6"/>
    <w:rsid w:val="00E63451"/>
    <w:rsid w:val="00E63C3D"/>
    <w:rsid w:val="00E64032"/>
    <w:rsid w:val="00E64483"/>
    <w:rsid w:val="00E6452F"/>
    <w:rsid w:val="00E64B5D"/>
    <w:rsid w:val="00E65033"/>
    <w:rsid w:val="00E6513E"/>
    <w:rsid w:val="00E65B88"/>
    <w:rsid w:val="00E6628B"/>
    <w:rsid w:val="00E66309"/>
    <w:rsid w:val="00E66713"/>
    <w:rsid w:val="00E669D8"/>
    <w:rsid w:val="00E66B36"/>
    <w:rsid w:val="00E673B2"/>
    <w:rsid w:val="00E6778E"/>
    <w:rsid w:val="00E67B9D"/>
    <w:rsid w:val="00E67F9A"/>
    <w:rsid w:val="00E705B6"/>
    <w:rsid w:val="00E7074A"/>
    <w:rsid w:val="00E70789"/>
    <w:rsid w:val="00E70964"/>
    <w:rsid w:val="00E71212"/>
    <w:rsid w:val="00E71C6B"/>
    <w:rsid w:val="00E71D68"/>
    <w:rsid w:val="00E72323"/>
    <w:rsid w:val="00E728A1"/>
    <w:rsid w:val="00E728CE"/>
    <w:rsid w:val="00E72D3E"/>
    <w:rsid w:val="00E734B4"/>
    <w:rsid w:val="00E73798"/>
    <w:rsid w:val="00E73C42"/>
    <w:rsid w:val="00E74A86"/>
    <w:rsid w:val="00E7553B"/>
    <w:rsid w:val="00E756D5"/>
    <w:rsid w:val="00E75B1B"/>
    <w:rsid w:val="00E75F42"/>
    <w:rsid w:val="00E76199"/>
    <w:rsid w:val="00E761AA"/>
    <w:rsid w:val="00E762D3"/>
    <w:rsid w:val="00E763EC"/>
    <w:rsid w:val="00E76E72"/>
    <w:rsid w:val="00E77556"/>
    <w:rsid w:val="00E7756C"/>
    <w:rsid w:val="00E77E07"/>
    <w:rsid w:val="00E77F3E"/>
    <w:rsid w:val="00E80B3C"/>
    <w:rsid w:val="00E80C96"/>
    <w:rsid w:val="00E812F5"/>
    <w:rsid w:val="00E817B4"/>
    <w:rsid w:val="00E81F2B"/>
    <w:rsid w:val="00E83123"/>
    <w:rsid w:val="00E83C24"/>
    <w:rsid w:val="00E84436"/>
    <w:rsid w:val="00E84805"/>
    <w:rsid w:val="00E84833"/>
    <w:rsid w:val="00E8488E"/>
    <w:rsid w:val="00E8527C"/>
    <w:rsid w:val="00E85604"/>
    <w:rsid w:val="00E86592"/>
    <w:rsid w:val="00E86640"/>
    <w:rsid w:val="00E87225"/>
    <w:rsid w:val="00E8770B"/>
    <w:rsid w:val="00E87B97"/>
    <w:rsid w:val="00E90492"/>
    <w:rsid w:val="00E90832"/>
    <w:rsid w:val="00E90863"/>
    <w:rsid w:val="00E90906"/>
    <w:rsid w:val="00E90D52"/>
    <w:rsid w:val="00E9152C"/>
    <w:rsid w:val="00E91AA2"/>
    <w:rsid w:val="00E91F21"/>
    <w:rsid w:val="00E91F32"/>
    <w:rsid w:val="00E92207"/>
    <w:rsid w:val="00E92D99"/>
    <w:rsid w:val="00E92DB2"/>
    <w:rsid w:val="00E93086"/>
    <w:rsid w:val="00E9316D"/>
    <w:rsid w:val="00E93BDB"/>
    <w:rsid w:val="00E93DF6"/>
    <w:rsid w:val="00E94448"/>
    <w:rsid w:val="00E94604"/>
    <w:rsid w:val="00E94A90"/>
    <w:rsid w:val="00E94AF4"/>
    <w:rsid w:val="00E957E0"/>
    <w:rsid w:val="00E95B0B"/>
    <w:rsid w:val="00E96F6C"/>
    <w:rsid w:val="00E97690"/>
    <w:rsid w:val="00E9794C"/>
    <w:rsid w:val="00EA043E"/>
    <w:rsid w:val="00EA0BB9"/>
    <w:rsid w:val="00EA1300"/>
    <w:rsid w:val="00EA1575"/>
    <w:rsid w:val="00EA1A52"/>
    <w:rsid w:val="00EA2466"/>
    <w:rsid w:val="00EA2F1D"/>
    <w:rsid w:val="00EA3002"/>
    <w:rsid w:val="00EA30E0"/>
    <w:rsid w:val="00EA324A"/>
    <w:rsid w:val="00EA338D"/>
    <w:rsid w:val="00EA3694"/>
    <w:rsid w:val="00EA3A06"/>
    <w:rsid w:val="00EA3D00"/>
    <w:rsid w:val="00EA4140"/>
    <w:rsid w:val="00EA43B7"/>
    <w:rsid w:val="00EA43F2"/>
    <w:rsid w:val="00EA44A7"/>
    <w:rsid w:val="00EA533C"/>
    <w:rsid w:val="00EA5BC4"/>
    <w:rsid w:val="00EA648F"/>
    <w:rsid w:val="00EA6A14"/>
    <w:rsid w:val="00EA74C7"/>
    <w:rsid w:val="00EA75F5"/>
    <w:rsid w:val="00EB04D6"/>
    <w:rsid w:val="00EB05F3"/>
    <w:rsid w:val="00EB064F"/>
    <w:rsid w:val="00EB0EC7"/>
    <w:rsid w:val="00EB0F38"/>
    <w:rsid w:val="00EB1A6F"/>
    <w:rsid w:val="00EB1DCF"/>
    <w:rsid w:val="00EB1EFB"/>
    <w:rsid w:val="00EB24C3"/>
    <w:rsid w:val="00EB26B0"/>
    <w:rsid w:val="00EB276C"/>
    <w:rsid w:val="00EB2E79"/>
    <w:rsid w:val="00EB33AA"/>
    <w:rsid w:val="00EB37A8"/>
    <w:rsid w:val="00EB390A"/>
    <w:rsid w:val="00EB3DB1"/>
    <w:rsid w:val="00EB3F75"/>
    <w:rsid w:val="00EB44B8"/>
    <w:rsid w:val="00EB4B44"/>
    <w:rsid w:val="00EB4DBF"/>
    <w:rsid w:val="00EB4DFF"/>
    <w:rsid w:val="00EB56F9"/>
    <w:rsid w:val="00EB5985"/>
    <w:rsid w:val="00EB5EA5"/>
    <w:rsid w:val="00EB60F9"/>
    <w:rsid w:val="00EB61DE"/>
    <w:rsid w:val="00EB6D27"/>
    <w:rsid w:val="00EB724A"/>
    <w:rsid w:val="00EC0388"/>
    <w:rsid w:val="00EC044E"/>
    <w:rsid w:val="00EC0831"/>
    <w:rsid w:val="00EC0F94"/>
    <w:rsid w:val="00EC1DC2"/>
    <w:rsid w:val="00EC263C"/>
    <w:rsid w:val="00EC26AA"/>
    <w:rsid w:val="00EC2D59"/>
    <w:rsid w:val="00EC2ECA"/>
    <w:rsid w:val="00EC30E5"/>
    <w:rsid w:val="00EC33F8"/>
    <w:rsid w:val="00EC3C4C"/>
    <w:rsid w:val="00EC4045"/>
    <w:rsid w:val="00EC46BB"/>
    <w:rsid w:val="00EC4D8F"/>
    <w:rsid w:val="00EC4FF5"/>
    <w:rsid w:val="00EC52FC"/>
    <w:rsid w:val="00EC56AF"/>
    <w:rsid w:val="00EC5E45"/>
    <w:rsid w:val="00EC65E4"/>
    <w:rsid w:val="00EC6EBC"/>
    <w:rsid w:val="00EC7200"/>
    <w:rsid w:val="00EC7965"/>
    <w:rsid w:val="00EC7B0A"/>
    <w:rsid w:val="00EC7CEF"/>
    <w:rsid w:val="00EC7F72"/>
    <w:rsid w:val="00ED04A8"/>
    <w:rsid w:val="00ED0907"/>
    <w:rsid w:val="00ED10A3"/>
    <w:rsid w:val="00ED14BF"/>
    <w:rsid w:val="00ED1C49"/>
    <w:rsid w:val="00ED2022"/>
    <w:rsid w:val="00ED29A1"/>
    <w:rsid w:val="00ED2CDF"/>
    <w:rsid w:val="00ED3522"/>
    <w:rsid w:val="00ED3885"/>
    <w:rsid w:val="00ED4B9D"/>
    <w:rsid w:val="00ED4D28"/>
    <w:rsid w:val="00ED50DF"/>
    <w:rsid w:val="00ED5460"/>
    <w:rsid w:val="00ED5886"/>
    <w:rsid w:val="00ED61AC"/>
    <w:rsid w:val="00ED61D7"/>
    <w:rsid w:val="00ED6CB0"/>
    <w:rsid w:val="00ED7A5F"/>
    <w:rsid w:val="00ED7AD4"/>
    <w:rsid w:val="00ED7D42"/>
    <w:rsid w:val="00EE0244"/>
    <w:rsid w:val="00EE1E46"/>
    <w:rsid w:val="00EE2C28"/>
    <w:rsid w:val="00EE3223"/>
    <w:rsid w:val="00EE3CE2"/>
    <w:rsid w:val="00EE3E82"/>
    <w:rsid w:val="00EE419D"/>
    <w:rsid w:val="00EE4A38"/>
    <w:rsid w:val="00EE53C1"/>
    <w:rsid w:val="00EE542C"/>
    <w:rsid w:val="00EE5BEA"/>
    <w:rsid w:val="00EE6B51"/>
    <w:rsid w:val="00EE6CF2"/>
    <w:rsid w:val="00EE6D5E"/>
    <w:rsid w:val="00EE6D92"/>
    <w:rsid w:val="00EE7136"/>
    <w:rsid w:val="00EE7376"/>
    <w:rsid w:val="00EE742A"/>
    <w:rsid w:val="00EE7AB7"/>
    <w:rsid w:val="00EE7C9F"/>
    <w:rsid w:val="00EF0E3A"/>
    <w:rsid w:val="00EF11AE"/>
    <w:rsid w:val="00EF12F8"/>
    <w:rsid w:val="00EF16AD"/>
    <w:rsid w:val="00EF21FA"/>
    <w:rsid w:val="00EF24B1"/>
    <w:rsid w:val="00EF2A22"/>
    <w:rsid w:val="00EF2C42"/>
    <w:rsid w:val="00EF2C72"/>
    <w:rsid w:val="00EF315E"/>
    <w:rsid w:val="00EF3E7A"/>
    <w:rsid w:val="00EF4191"/>
    <w:rsid w:val="00EF41D4"/>
    <w:rsid w:val="00EF49C0"/>
    <w:rsid w:val="00EF5F77"/>
    <w:rsid w:val="00EF64A9"/>
    <w:rsid w:val="00EF6CA4"/>
    <w:rsid w:val="00EF6CCF"/>
    <w:rsid w:val="00EF7284"/>
    <w:rsid w:val="00EF7AED"/>
    <w:rsid w:val="00F0011A"/>
    <w:rsid w:val="00F00294"/>
    <w:rsid w:val="00F002D9"/>
    <w:rsid w:val="00F00421"/>
    <w:rsid w:val="00F00FB4"/>
    <w:rsid w:val="00F00FC5"/>
    <w:rsid w:val="00F01086"/>
    <w:rsid w:val="00F01B46"/>
    <w:rsid w:val="00F01FFE"/>
    <w:rsid w:val="00F028F0"/>
    <w:rsid w:val="00F02900"/>
    <w:rsid w:val="00F02982"/>
    <w:rsid w:val="00F02E04"/>
    <w:rsid w:val="00F0352A"/>
    <w:rsid w:val="00F035CA"/>
    <w:rsid w:val="00F0367E"/>
    <w:rsid w:val="00F03899"/>
    <w:rsid w:val="00F03DEA"/>
    <w:rsid w:val="00F043AD"/>
    <w:rsid w:val="00F0465D"/>
    <w:rsid w:val="00F04A7B"/>
    <w:rsid w:val="00F0505B"/>
    <w:rsid w:val="00F05076"/>
    <w:rsid w:val="00F05432"/>
    <w:rsid w:val="00F05AF4"/>
    <w:rsid w:val="00F05BE9"/>
    <w:rsid w:val="00F05CF8"/>
    <w:rsid w:val="00F06C67"/>
    <w:rsid w:val="00F06D46"/>
    <w:rsid w:val="00F070E3"/>
    <w:rsid w:val="00F0738C"/>
    <w:rsid w:val="00F07B0A"/>
    <w:rsid w:val="00F07E48"/>
    <w:rsid w:val="00F101A6"/>
    <w:rsid w:val="00F102B5"/>
    <w:rsid w:val="00F103C7"/>
    <w:rsid w:val="00F103FD"/>
    <w:rsid w:val="00F108A0"/>
    <w:rsid w:val="00F108F2"/>
    <w:rsid w:val="00F11013"/>
    <w:rsid w:val="00F11521"/>
    <w:rsid w:val="00F11A6B"/>
    <w:rsid w:val="00F11AD7"/>
    <w:rsid w:val="00F11F8B"/>
    <w:rsid w:val="00F1222C"/>
    <w:rsid w:val="00F124B7"/>
    <w:rsid w:val="00F12E87"/>
    <w:rsid w:val="00F13070"/>
    <w:rsid w:val="00F13813"/>
    <w:rsid w:val="00F154BF"/>
    <w:rsid w:val="00F159E0"/>
    <w:rsid w:val="00F15D73"/>
    <w:rsid w:val="00F15E89"/>
    <w:rsid w:val="00F166A2"/>
    <w:rsid w:val="00F16C5F"/>
    <w:rsid w:val="00F1718F"/>
    <w:rsid w:val="00F1734B"/>
    <w:rsid w:val="00F17D37"/>
    <w:rsid w:val="00F17E1E"/>
    <w:rsid w:val="00F20232"/>
    <w:rsid w:val="00F204E6"/>
    <w:rsid w:val="00F20654"/>
    <w:rsid w:val="00F209D1"/>
    <w:rsid w:val="00F20C55"/>
    <w:rsid w:val="00F21011"/>
    <w:rsid w:val="00F212E5"/>
    <w:rsid w:val="00F215C8"/>
    <w:rsid w:val="00F21D53"/>
    <w:rsid w:val="00F2218C"/>
    <w:rsid w:val="00F222E8"/>
    <w:rsid w:val="00F2318F"/>
    <w:rsid w:val="00F242F7"/>
    <w:rsid w:val="00F24524"/>
    <w:rsid w:val="00F248C6"/>
    <w:rsid w:val="00F24C96"/>
    <w:rsid w:val="00F24F99"/>
    <w:rsid w:val="00F25107"/>
    <w:rsid w:val="00F25D9E"/>
    <w:rsid w:val="00F269F9"/>
    <w:rsid w:val="00F26E95"/>
    <w:rsid w:val="00F26EB7"/>
    <w:rsid w:val="00F273EA"/>
    <w:rsid w:val="00F27A3E"/>
    <w:rsid w:val="00F30A86"/>
    <w:rsid w:val="00F31989"/>
    <w:rsid w:val="00F31BDC"/>
    <w:rsid w:val="00F32815"/>
    <w:rsid w:val="00F332FA"/>
    <w:rsid w:val="00F33B8C"/>
    <w:rsid w:val="00F34C0B"/>
    <w:rsid w:val="00F35344"/>
    <w:rsid w:val="00F35400"/>
    <w:rsid w:val="00F354E5"/>
    <w:rsid w:val="00F35506"/>
    <w:rsid w:val="00F35815"/>
    <w:rsid w:val="00F3628A"/>
    <w:rsid w:val="00F36561"/>
    <w:rsid w:val="00F36782"/>
    <w:rsid w:val="00F36FFA"/>
    <w:rsid w:val="00F37032"/>
    <w:rsid w:val="00F373D4"/>
    <w:rsid w:val="00F41359"/>
    <w:rsid w:val="00F4147B"/>
    <w:rsid w:val="00F416E5"/>
    <w:rsid w:val="00F42032"/>
    <w:rsid w:val="00F42862"/>
    <w:rsid w:val="00F42994"/>
    <w:rsid w:val="00F42D65"/>
    <w:rsid w:val="00F42F62"/>
    <w:rsid w:val="00F43711"/>
    <w:rsid w:val="00F444E6"/>
    <w:rsid w:val="00F448B0"/>
    <w:rsid w:val="00F44991"/>
    <w:rsid w:val="00F44F7C"/>
    <w:rsid w:val="00F456C2"/>
    <w:rsid w:val="00F46992"/>
    <w:rsid w:val="00F472CD"/>
    <w:rsid w:val="00F4753C"/>
    <w:rsid w:val="00F475B7"/>
    <w:rsid w:val="00F475BD"/>
    <w:rsid w:val="00F4776D"/>
    <w:rsid w:val="00F47ACA"/>
    <w:rsid w:val="00F47B84"/>
    <w:rsid w:val="00F47DBD"/>
    <w:rsid w:val="00F513AD"/>
    <w:rsid w:val="00F529DC"/>
    <w:rsid w:val="00F537D0"/>
    <w:rsid w:val="00F538DA"/>
    <w:rsid w:val="00F540ED"/>
    <w:rsid w:val="00F5416E"/>
    <w:rsid w:val="00F54601"/>
    <w:rsid w:val="00F54DCA"/>
    <w:rsid w:val="00F54DE1"/>
    <w:rsid w:val="00F5561B"/>
    <w:rsid w:val="00F55C5A"/>
    <w:rsid w:val="00F56624"/>
    <w:rsid w:val="00F5701B"/>
    <w:rsid w:val="00F57C7D"/>
    <w:rsid w:val="00F57E6B"/>
    <w:rsid w:val="00F60A0E"/>
    <w:rsid w:val="00F61292"/>
    <w:rsid w:val="00F617B8"/>
    <w:rsid w:val="00F61FBE"/>
    <w:rsid w:val="00F621EB"/>
    <w:rsid w:val="00F62CC9"/>
    <w:rsid w:val="00F62DD1"/>
    <w:rsid w:val="00F637BB"/>
    <w:rsid w:val="00F63E08"/>
    <w:rsid w:val="00F64447"/>
    <w:rsid w:val="00F651D8"/>
    <w:rsid w:val="00F658DC"/>
    <w:rsid w:val="00F65FEA"/>
    <w:rsid w:val="00F66432"/>
    <w:rsid w:val="00F6668F"/>
    <w:rsid w:val="00F67625"/>
    <w:rsid w:val="00F67801"/>
    <w:rsid w:val="00F679AD"/>
    <w:rsid w:val="00F67B90"/>
    <w:rsid w:val="00F67CAE"/>
    <w:rsid w:val="00F7031D"/>
    <w:rsid w:val="00F7122B"/>
    <w:rsid w:val="00F713E5"/>
    <w:rsid w:val="00F7157D"/>
    <w:rsid w:val="00F71652"/>
    <w:rsid w:val="00F71D23"/>
    <w:rsid w:val="00F71DCF"/>
    <w:rsid w:val="00F7239B"/>
    <w:rsid w:val="00F726AB"/>
    <w:rsid w:val="00F72D92"/>
    <w:rsid w:val="00F72E3B"/>
    <w:rsid w:val="00F734CB"/>
    <w:rsid w:val="00F734E2"/>
    <w:rsid w:val="00F73781"/>
    <w:rsid w:val="00F745CC"/>
    <w:rsid w:val="00F74A87"/>
    <w:rsid w:val="00F74AA3"/>
    <w:rsid w:val="00F7508F"/>
    <w:rsid w:val="00F7531E"/>
    <w:rsid w:val="00F760A5"/>
    <w:rsid w:val="00F766C7"/>
    <w:rsid w:val="00F76772"/>
    <w:rsid w:val="00F76E1E"/>
    <w:rsid w:val="00F76FA5"/>
    <w:rsid w:val="00F77B37"/>
    <w:rsid w:val="00F77DE6"/>
    <w:rsid w:val="00F77F38"/>
    <w:rsid w:val="00F81303"/>
    <w:rsid w:val="00F821AA"/>
    <w:rsid w:val="00F82738"/>
    <w:rsid w:val="00F83173"/>
    <w:rsid w:val="00F831AB"/>
    <w:rsid w:val="00F831E0"/>
    <w:rsid w:val="00F8320A"/>
    <w:rsid w:val="00F83945"/>
    <w:rsid w:val="00F83975"/>
    <w:rsid w:val="00F83C4A"/>
    <w:rsid w:val="00F8519A"/>
    <w:rsid w:val="00F8520F"/>
    <w:rsid w:val="00F8549D"/>
    <w:rsid w:val="00F855DA"/>
    <w:rsid w:val="00F856E1"/>
    <w:rsid w:val="00F85A69"/>
    <w:rsid w:val="00F862E4"/>
    <w:rsid w:val="00F86B7E"/>
    <w:rsid w:val="00F86C00"/>
    <w:rsid w:val="00F87140"/>
    <w:rsid w:val="00F8770A"/>
    <w:rsid w:val="00F87788"/>
    <w:rsid w:val="00F878AF"/>
    <w:rsid w:val="00F879D9"/>
    <w:rsid w:val="00F87A25"/>
    <w:rsid w:val="00F87BD6"/>
    <w:rsid w:val="00F9018D"/>
    <w:rsid w:val="00F90C56"/>
    <w:rsid w:val="00F90DFD"/>
    <w:rsid w:val="00F91064"/>
    <w:rsid w:val="00F938A2"/>
    <w:rsid w:val="00F9427A"/>
    <w:rsid w:val="00F943FF"/>
    <w:rsid w:val="00F94606"/>
    <w:rsid w:val="00F94C80"/>
    <w:rsid w:val="00F94E3A"/>
    <w:rsid w:val="00F94EE8"/>
    <w:rsid w:val="00F94FDD"/>
    <w:rsid w:val="00F953D2"/>
    <w:rsid w:val="00F95975"/>
    <w:rsid w:val="00F95BDB"/>
    <w:rsid w:val="00F95F54"/>
    <w:rsid w:val="00F960D0"/>
    <w:rsid w:val="00F9634B"/>
    <w:rsid w:val="00F9679A"/>
    <w:rsid w:val="00F96AB9"/>
    <w:rsid w:val="00F975D5"/>
    <w:rsid w:val="00FA00DE"/>
    <w:rsid w:val="00FA03B5"/>
    <w:rsid w:val="00FA0447"/>
    <w:rsid w:val="00FA0C5A"/>
    <w:rsid w:val="00FA2069"/>
    <w:rsid w:val="00FA2EB1"/>
    <w:rsid w:val="00FA31F0"/>
    <w:rsid w:val="00FA31F9"/>
    <w:rsid w:val="00FA33F2"/>
    <w:rsid w:val="00FA3424"/>
    <w:rsid w:val="00FA4066"/>
    <w:rsid w:val="00FA4409"/>
    <w:rsid w:val="00FA4539"/>
    <w:rsid w:val="00FA4682"/>
    <w:rsid w:val="00FA477B"/>
    <w:rsid w:val="00FA4ADA"/>
    <w:rsid w:val="00FA4ADC"/>
    <w:rsid w:val="00FA5B1C"/>
    <w:rsid w:val="00FA6B32"/>
    <w:rsid w:val="00FA7E3A"/>
    <w:rsid w:val="00FB07C4"/>
    <w:rsid w:val="00FB08B8"/>
    <w:rsid w:val="00FB1BF5"/>
    <w:rsid w:val="00FB1E8E"/>
    <w:rsid w:val="00FB22B4"/>
    <w:rsid w:val="00FB238B"/>
    <w:rsid w:val="00FB2D6D"/>
    <w:rsid w:val="00FB315F"/>
    <w:rsid w:val="00FB3302"/>
    <w:rsid w:val="00FB37F2"/>
    <w:rsid w:val="00FB3ACC"/>
    <w:rsid w:val="00FB3C7B"/>
    <w:rsid w:val="00FB3F80"/>
    <w:rsid w:val="00FB4239"/>
    <w:rsid w:val="00FB4707"/>
    <w:rsid w:val="00FB479F"/>
    <w:rsid w:val="00FB4D5B"/>
    <w:rsid w:val="00FB50D1"/>
    <w:rsid w:val="00FB51B9"/>
    <w:rsid w:val="00FB56D5"/>
    <w:rsid w:val="00FB5A96"/>
    <w:rsid w:val="00FB64F3"/>
    <w:rsid w:val="00FB72DC"/>
    <w:rsid w:val="00FB78E1"/>
    <w:rsid w:val="00FB7AEA"/>
    <w:rsid w:val="00FC046B"/>
    <w:rsid w:val="00FC0603"/>
    <w:rsid w:val="00FC0C15"/>
    <w:rsid w:val="00FC0D36"/>
    <w:rsid w:val="00FC1834"/>
    <w:rsid w:val="00FC1930"/>
    <w:rsid w:val="00FC1D8D"/>
    <w:rsid w:val="00FC2508"/>
    <w:rsid w:val="00FC277A"/>
    <w:rsid w:val="00FC303D"/>
    <w:rsid w:val="00FC36E6"/>
    <w:rsid w:val="00FC3767"/>
    <w:rsid w:val="00FC3983"/>
    <w:rsid w:val="00FC414C"/>
    <w:rsid w:val="00FC4B8A"/>
    <w:rsid w:val="00FC546F"/>
    <w:rsid w:val="00FC5914"/>
    <w:rsid w:val="00FC5AEB"/>
    <w:rsid w:val="00FC6094"/>
    <w:rsid w:val="00FC696D"/>
    <w:rsid w:val="00FC6C75"/>
    <w:rsid w:val="00FC6E94"/>
    <w:rsid w:val="00FC6F53"/>
    <w:rsid w:val="00FC7DA7"/>
    <w:rsid w:val="00FD04A1"/>
    <w:rsid w:val="00FD10CA"/>
    <w:rsid w:val="00FD1956"/>
    <w:rsid w:val="00FD22C2"/>
    <w:rsid w:val="00FD2836"/>
    <w:rsid w:val="00FD2A8B"/>
    <w:rsid w:val="00FD2CBA"/>
    <w:rsid w:val="00FD2E3F"/>
    <w:rsid w:val="00FD33D2"/>
    <w:rsid w:val="00FD37F6"/>
    <w:rsid w:val="00FD4172"/>
    <w:rsid w:val="00FD41B7"/>
    <w:rsid w:val="00FD4370"/>
    <w:rsid w:val="00FD4A8A"/>
    <w:rsid w:val="00FD4D72"/>
    <w:rsid w:val="00FD501D"/>
    <w:rsid w:val="00FD5AEF"/>
    <w:rsid w:val="00FD5C63"/>
    <w:rsid w:val="00FD5C9E"/>
    <w:rsid w:val="00FD5F68"/>
    <w:rsid w:val="00FD644F"/>
    <w:rsid w:val="00FD6525"/>
    <w:rsid w:val="00FD7047"/>
    <w:rsid w:val="00FE00F1"/>
    <w:rsid w:val="00FE0236"/>
    <w:rsid w:val="00FE057A"/>
    <w:rsid w:val="00FE15CA"/>
    <w:rsid w:val="00FE170A"/>
    <w:rsid w:val="00FE17D3"/>
    <w:rsid w:val="00FE18B1"/>
    <w:rsid w:val="00FE1E44"/>
    <w:rsid w:val="00FE2010"/>
    <w:rsid w:val="00FE23DC"/>
    <w:rsid w:val="00FE2CFD"/>
    <w:rsid w:val="00FE34FC"/>
    <w:rsid w:val="00FE38F9"/>
    <w:rsid w:val="00FE3AE2"/>
    <w:rsid w:val="00FE3DCF"/>
    <w:rsid w:val="00FE3E47"/>
    <w:rsid w:val="00FE3FC2"/>
    <w:rsid w:val="00FE42FE"/>
    <w:rsid w:val="00FE486A"/>
    <w:rsid w:val="00FE48A2"/>
    <w:rsid w:val="00FE48B9"/>
    <w:rsid w:val="00FE49E7"/>
    <w:rsid w:val="00FE4FBA"/>
    <w:rsid w:val="00FE5111"/>
    <w:rsid w:val="00FE5BDE"/>
    <w:rsid w:val="00FE5E13"/>
    <w:rsid w:val="00FE6049"/>
    <w:rsid w:val="00FE6096"/>
    <w:rsid w:val="00FE60FA"/>
    <w:rsid w:val="00FE62C8"/>
    <w:rsid w:val="00FE631E"/>
    <w:rsid w:val="00FE6AA5"/>
    <w:rsid w:val="00FE6B8D"/>
    <w:rsid w:val="00FE6E82"/>
    <w:rsid w:val="00FE706D"/>
    <w:rsid w:val="00FE71B7"/>
    <w:rsid w:val="00FE72AB"/>
    <w:rsid w:val="00FE7501"/>
    <w:rsid w:val="00FE7AFB"/>
    <w:rsid w:val="00FE7EFD"/>
    <w:rsid w:val="00FF076B"/>
    <w:rsid w:val="00FF0793"/>
    <w:rsid w:val="00FF0D98"/>
    <w:rsid w:val="00FF12C6"/>
    <w:rsid w:val="00FF15BC"/>
    <w:rsid w:val="00FF1779"/>
    <w:rsid w:val="00FF1B85"/>
    <w:rsid w:val="00FF27DF"/>
    <w:rsid w:val="00FF29C4"/>
    <w:rsid w:val="00FF2C43"/>
    <w:rsid w:val="00FF2DE8"/>
    <w:rsid w:val="00FF2FA1"/>
    <w:rsid w:val="00FF319F"/>
    <w:rsid w:val="00FF32A2"/>
    <w:rsid w:val="00FF4E27"/>
    <w:rsid w:val="00FF52B6"/>
    <w:rsid w:val="00FF532F"/>
    <w:rsid w:val="00FF57A7"/>
    <w:rsid w:val="00FF6258"/>
    <w:rsid w:val="00FF71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B6B5E27"/>
  <w15:chartTrackingRefBased/>
  <w15:docId w15:val="{9750A5A1-8BEA-4DBD-81F6-D0EDC1ABB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056"/>
    <w:rPr>
      <w:lang w:val="en-US" w:eastAsia="en-US"/>
    </w:rPr>
  </w:style>
  <w:style w:type="paragraph" w:styleId="Heading1">
    <w:name w:val="heading 1"/>
    <w:basedOn w:val="Normal"/>
    <w:next w:val="Normal"/>
    <w:qFormat/>
    <w:rsid w:val="00F222E8"/>
    <w:pPr>
      <w:keepNext/>
      <w:outlineLvl w:val="0"/>
    </w:pPr>
    <w:rPr>
      <w:sz w:val="28"/>
    </w:rPr>
  </w:style>
  <w:style w:type="paragraph" w:styleId="Heading2">
    <w:name w:val="heading 2"/>
    <w:basedOn w:val="Normal"/>
    <w:next w:val="Normal"/>
    <w:qFormat/>
    <w:rsid w:val="00F222E8"/>
    <w:pPr>
      <w:keepNext/>
      <w:spacing w:before="240" w:after="120"/>
      <w:outlineLvl w:val="1"/>
    </w:pPr>
    <w:rPr>
      <w:rFonts w:ascii="Calibri" w:hAnsi="Calibri"/>
      <w:b/>
      <w:sz w:val="32"/>
      <w:lang w:val="en-GB"/>
    </w:rPr>
  </w:style>
  <w:style w:type="paragraph" w:styleId="Heading3">
    <w:name w:val="heading 3"/>
    <w:basedOn w:val="Normal"/>
    <w:next w:val="Normal"/>
    <w:qFormat/>
    <w:rsid w:val="00F222E8"/>
    <w:pPr>
      <w:keepNext/>
      <w:outlineLvl w:val="2"/>
    </w:pPr>
    <w:rPr>
      <w:b/>
      <w:sz w:val="24"/>
      <w:lang w:val="en-GB"/>
    </w:rPr>
  </w:style>
  <w:style w:type="paragraph" w:styleId="Heading4">
    <w:name w:val="heading 4"/>
    <w:basedOn w:val="Normal"/>
    <w:next w:val="Normal"/>
    <w:qFormat/>
    <w:rsid w:val="00F222E8"/>
    <w:pPr>
      <w:keepNext/>
      <w:outlineLvl w:val="3"/>
    </w:pPr>
    <w:rPr>
      <w:b/>
    </w:rPr>
  </w:style>
  <w:style w:type="paragraph" w:styleId="Heading5">
    <w:name w:val="heading 5"/>
    <w:basedOn w:val="Normal"/>
    <w:next w:val="Normal"/>
    <w:qFormat/>
    <w:rsid w:val="00F222E8"/>
    <w:pPr>
      <w:keepNext/>
      <w:outlineLvl w:val="4"/>
    </w:pPr>
    <w:rPr>
      <w:i/>
      <w:iCs/>
    </w:rPr>
  </w:style>
  <w:style w:type="paragraph" w:styleId="Heading6">
    <w:name w:val="heading 6"/>
    <w:basedOn w:val="Normal"/>
    <w:next w:val="Normal"/>
    <w:qFormat/>
    <w:rsid w:val="00F222E8"/>
    <w:pPr>
      <w:keepNext/>
      <w:jc w:val="center"/>
      <w:outlineLvl w:val="5"/>
    </w:pPr>
    <w:rPr>
      <w:rFonts w:ascii="Photina" w:hAnsi="Photina"/>
      <w:i/>
    </w:rPr>
  </w:style>
  <w:style w:type="paragraph" w:styleId="Heading7">
    <w:name w:val="heading 7"/>
    <w:basedOn w:val="Normal"/>
    <w:next w:val="Normal"/>
    <w:qFormat/>
    <w:rsid w:val="00F222E8"/>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F222E8"/>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222E8"/>
    <w:rPr>
      <w:sz w:val="28"/>
    </w:rPr>
  </w:style>
  <w:style w:type="paragraph" w:styleId="Header">
    <w:name w:val="header"/>
    <w:basedOn w:val="Normal"/>
    <w:link w:val="HeaderChar"/>
    <w:uiPriority w:val="99"/>
    <w:rsid w:val="00F222E8"/>
    <w:pPr>
      <w:tabs>
        <w:tab w:val="left" w:pos="4820"/>
        <w:tab w:val="right" w:pos="8640"/>
      </w:tabs>
      <w:ind w:left="4820" w:hanging="4820"/>
    </w:pPr>
    <w:rPr>
      <w:rFonts w:ascii="Calibri" w:hAnsi="Calibri" w:cs="Calibri"/>
      <w:i/>
      <w:sz w:val="18"/>
    </w:rPr>
  </w:style>
  <w:style w:type="character" w:customStyle="1" w:styleId="HeaderChar">
    <w:name w:val="Header Char"/>
    <w:link w:val="Header"/>
    <w:uiPriority w:val="99"/>
    <w:rsid w:val="00F222E8"/>
    <w:rPr>
      <w:rFonts w:ascii="Calibri" w:hAnsi="Calibri" w:cs="Calibri"/>
      <w:i/>
      <w:sz w:val="18"/>
      <w:lang w:val="en-US" w:eastAsia="en-US"/>
    </w:rPr>
  </w:style>
  <w:style w:type="paragraph" w:styleId="Footer">
    <w:name w:val="footer"/>
    <w:basedOn w:val="Header"/>
    <w:autoRedefine/>
    <w:semiHidden/>
    <w:rsid w:val="00F222E8"/>
    <w:pPr>
      <w:tabs>
        <w:tab w:val="clear" w:pos="4820"/>
        <w:tab w:val="center" w:pos="4536"/>
      </w:tabs>
      <w:ind w:left="0" w:firstLine="0"/>
    </w:pPr>
  </w:style>
  <w:style w:type="paragraph" w:styleId="BodyText">
    <w:name w:val="Body Text"/>
    <w:basedOn w:val="Normal"/>
    <w:semiHidden/>
    <w:rsid w:val="00F222E8"/>
    <w:rPr>
      <w:sz w:val="24"/>
      <w:lang w:val="en-GB"/>
    </w:rPr>
  </w:style>
  <w:style w:type="character" w:styleId="Hyperlink">
    <w:name w:val="Hyperlink"/>
    <w:uiPriority w:val="99"/>
    <w:semiHidden/>
    <w:rsid w:val="00F222E8"/>
    <w:rPr>
      <w:color w:val="0000FF"/>
      <w:u w:val="single"/>
    </w:rPr>
  </w:style>
  <w:style w:type="paragraph" w:styleId="BodyText2">
    <w:name w:val="Body Text 2"/>
    <w:basedOn w:val="Normal"/>
    <w:semiHidden/>
    <w:rsid w:val="00F222E8"/>
    <w:rPr>
      <w:i/>
      <w:iCs/>
    </w:rPr>
  </w:style>
  <w:style w:type="paragraph" w:styleId="BodyText3">
    <w:name w:val="Body Text 3"/>
    <w:basedOn w:val="Normal"/>
    <w:semiHidden/>
    <w:rsid w:val="00F222E8"/>
    <w:rPr>
      <w:rFonts w:ascii="Photina" w:hAnsi="Photina"/>
      <w:b/>
      <w:bCs/>
      <w:iCs/>
      <w:sz w:val="28"/>
    </w:rPr>
  </w:style>
  <w:style w:type="character" w:styleId="FollowedHyperlink">
    <w:name w:val="FollowedHyperlink"/>
    <w:uiPriority w:val="99"/>
    <w:semiHidden/>
    <w:rsid w:val="00F222E8"/>
    <w:rPr>
      <w:color w:val="800080"/>
      <w:u w:val="single"/>
    </w:rPr>
  </w:style>
  <w:style w:type="paragraph" w:styleId="BodyTextIndent">
    <w:name w:val="Body Text Indent"/>
    <w:basedOn w:val="Normal"/>
    <w:semiHidden/>
    <w:rsid w:val="00F222E8"/>
    <w:pPr>
      <w:ind w:left="720" w:firstLine="720"/>
    </w:pPr>
    <w:rPr>
      <w:sz w:val="24"/>
      <w:szCs w:val="24"/>
      <w:lang w:val="en-GB"/>
    </w:rPr>
  </w:style>
  <w:style w:type="character" w:customStyle="1" w:styleId="NumberingSymbols">
    <w:name w:val="Numbering Symbols"/>
    <w:rsid w:val="00F222E8"/>
  </w:style>
  <w:style w:type="character" w:styleId="Strong">
    <w:name w:val="Strong"/>
    <w:qFormat/>
    <w:rsid w:val="00F222E8"/>
    <w:rPr>
      <w:b/>
      <w:bCs/>
    </w:rPr>
  </w:style>
  <w:style w:type="paragraph" w:customStyle="1" w:styleId="ListBullet1">
    <w:name w:val="List Bullet 1"/>
    <w:basedOn w:val="Normal"/>
    <w:rsid w:val="00F222E8"/>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F22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F222E8"/>
    <w:pPr>
      <w:spacing w:after="120"/>
      <w:ind w:left="283"/>
    </w:pPr>
    <w:rPr>
      <w:sz w:val="16"/>
      <w:szCs w:val="16"/>
    </w:rPr>
  </w:style>
  <w:style w:type="character" w:customStyle="1" w:styleId="BodyTextIndent3Char">
    <w:name w:val="Body Text Indent 3 Char"/>
    <w:link w:val="BodyTextIndent3"/>
    <w:uiPriority w:val="99"/>
    <w:semiHidden/>
    <w:rsid w:val="00F222E8"/>
    <w:rPr>
      <w:sz w:val="16"/>
      <w:szCs w:val="16"/>
      <w:lang w:val="en-US" w:eastAsia="en-US"/>
    </w:rPr>
  </w:style>
  <w:style w:type="paragraph" w:styleId="BalloonText">
    <w:name w:val="Balloon Text"/>
    <w:basedOn w:val="Normal"/>
    <w:link w:val="BalloonTextChar"/>
    <w:uiPriority w:val="99"/>
    <w:semiHidden/>
    <w:unhideWhenUsed/>
    <w:rsid w:val="00F222E8"/>
    <w:rPr>
      <w:rFonts w:ascii="Tahoma" w:hAnsi="Tahoma" w:cs="Tahoma"/>
      <w:sz w:val="16"/>
      <w:szCs w:val="16"/>
    </w:rPr>
  </w:style>
  <w:style w:type="character" w:customStyle="1" w:styleId="BalloonTextChar">
    <w:name w:val="Balloon Text Char"/>
    <w:link w:val="BalloonText"/>
    <w:uiPriority w:val="99"/>
    <w:semiHidden/>
    <w:rsid w:val="00F222E8"/>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F222E8"/>
    <w:pPr>
      <w:ind w:left="720"/>
    </w:pPr>
  </w:style>
  <w:style w:type="paragraph" w:customStyle="1" w:styleId="Notice">
    <w:name w:val="Notice"/>
    <w:basedOn w:val="Normal"/>
    <w:link w:val="NoticeChar"/>
    <w:qFormat/>
    <w:rsid w:val="00F222E8"/>
    <w:pPr>
      <w:tabs>
        <w:tab w:val="right" w:pos="5103"/>
      </w:tabs>
      <w:spacing w:after="120"/>
    </w:pPr>
    <w:rPr>
      <w:rFonts w:ascii="Calibri" w:hAnsi="Calibri"/>
    </w:rPr>
  </w:style>
  <w:style w:type="character" w:customStyle="1" w:styleId="NoticeChar">
    <w:name w:val="Notice Char"/>
    <w:link w:val="Notice"/>
    <w:rsid w:val="00F222E8"/>
    <w:rPr>
      <w:rFonts w:ascii="Calibri" w:hAnsi="Calibri"/>
      <w:lang w:val="en-US" w:eastAsia="en-US"/>
    </w:rPr>
  </w:style>
  <w:style w:type="paragraph" w:customStyle="1" w:styleId="Sign">
    <w:name w:val="Sign"/>
    <w:basedOn w:val="Notice"/>
    <w:link w:val="SignChar"/>
    <w:qFormat/>
    <w:rsid w:val="00F222E8"/>
    <w:pPr>
      <w:ind w:left="5103"/>
    </w:pPr>
  </w:style>
  <w:style w:type="character" w:customStyle="1" w:styleId="SignChar">
    <w:name w:val="Sign Char"/>
    <w:link w:val="Sign"/>
    <w:rsid w:val="00F222E8"/>
    <w:rPr>
      <w:rFonts w:ascii="Calibri" w:hAnsi="Calibri"/>
      <w:lang w:val="en-US" w:eastAsia="en-US"/>
    </w:rPr>
  </w:style>
  <w:style w:type="paragraph" w:customStyle="1" w:styleId="List1">
    <w:name w:val="List 1"/>
    <w:basedOn w:val="Normal"/>
    <w:link w:val="List1Char"/>
    <w:qFormat/>
    <w:rsid w:val="00F222E8"/>
    <w:pPr>
      <w:numPr>
        <w:numId w:val="2"/>
      </w:numPr>
      <w:spacing w:before="120"/>
      <w:ind w:left="425" w:hanging="425"/>
    </w:pPr>
    <w:rPr>
      <w:rFonts w:ascii="Calibri" w:hAnsi="Calibri"/>
      <w:b/>
    </w:rPr>
  </w:style>
  <w:style w:type="character" w:customStyle="1" w:styleId="List1Char">
    <w:name w:val="List 1 Char"/>
    <w:link w:val="List1"/>
    <w:rsid w:val="00F222E8"/>
    <w:rPr>
      <w:rFonts w:ascii="Calibri" w:hAnsi="Calibri"/>
      <w:b/>
      <w:lang w:val="en-US" w:eastAsia="en-US"/>
    </w:rPr>
  </w:style>
  <w:style w:type="paragraph" w:customStyle="1" w:styleId="Listunnumbered">
    <w:name w:val="List unnumbered"/>
    <w:basedOn w:val="Normal"/>
    <w:link w:val="ListunnumberedChar"/>
    <w:qFormat/>
    <w:rsid w:val="00F222E8"/>
    <w:pPr>
      <w:ind w:left="425"/>
    </w:pPr>
    <w:rPr>
      <w:rFonts w:ascii="Calibri" w:hAnsi="Calibri"/>
    </w:rPr>
  </w:style>
  <w:style w:type="character" w:customStyle="1" w:styleId="ListunnumberedChar">
    <w:name w:val="List unnumbered Char"/>
    <w:link w:val="Listunnumbered"/>
    <w:rsid w:val="00F222E8"/>
    <w:rPr>
      <w:rFonts w:ascii="Calibri" w:hAnsi="Calibri"/>
      <w:lang w:val="en-US" w:eastAsia="en-US"/>
    </w:rPr>
  </w:style>
  <w:style w:type="paragraph" w:customStyle="1" w:styleId="Listtwo">
    <w:name w:val="List two"/>
    <w:basedOn w:val="List1"/>
    <w:link w:val="ListtwoChar"/>
    <w:qFormat/>
    <w:rsid w:val="00F222E8"/>
    <w:pPr>
      <w:numPr>
        <w:ilvl w:val="1"/>
      </w:numPr>
      <w:spacing w:before="0"/>
      <w:ind w:left="992" w:hanging="567"/>
    </w:pPr>
    <w:rPr>
      <w:b w:val="0"/>
    </w:rPr>
  </w:style>
  <w:style w:type="character" w:customStyle="1" w:styleId="ListtwoChar">
    <w:name w:val="List two Char"/>
    <w:link w:val="Listtwo"/>
    <w:rsid w:val="00F222E8"/>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character" w:customStyle="1" w:styleId="Itemlevel1Char">
    <w:name w:val="Item level 1 Char"/>
    <w:link w:val="Itemlevel1"/>
    <w:rsid w:val="00BE08BC"/>
    <w:rPr>
      <w:rFonts w:ascii="Calibri" w:hAnsi="Calibri"/>
      <w:lang w:val="en-US" w:eastAsia="en-US"/>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2Char">
    <w:name w:val="Item level 2 Char"/>
    <w:basedOn w:val="Itemlevel1Char"/>
    <w:link w:val="Itemlevel2"/>
    <w:rsid w:val="00C2096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3Char">
    <w:name w:val="Item level 3 Char"/>
    <w:basedOn w:val="Itemlevel2Char"/>
    <w:link w:val="Itemlevel3"/>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tablecellChar">
    <w:name w:val="table cell Char"/>
    <w:link w:val="tablecell"/>
    <w:rsid w:val="00BE08BC"/>
    <w:rPr>
      <w:rFonts w:ascii="Calibri" w:hAnsi="Calibri" w:cs="Calibri"/>
      <w:i/>
      <w:color w:val="000000"/>
      <w:sz w:val="18"/>
      <w:lang w:val="en-US" w:eastAsia="en-US"/>
    </w:rPr>
  </w:style>
  <w:style w:type="paragraph" w:customStyle="1" w:styleId="xl68">
    <w:name w:val="xl68"/>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paragraph" w:customStyle="1" w:styleId="xl69">
    <w:name w:val="xl69"/>
    <w:basedOn w:val="Normal"/>
    <w:rsid w:val="00F32815"/>
    <w:pPr>
      <w:spacing w:before="100" w:beforeAutospacing="1" w:after="100" w:afterAutospacing="1"/>
    </w:pPr>
    <w:rPr>
      <w:sz w:val="16"/>
      <w:szCs w:val="16"/>
      <w:lang w:val="en-GB" w:eastAsia="en-GB"/>
    </w:rPr>
  </w:style>
  <w:style w:type="paragraph" w:customStyle="1" w:styleId="xl70">
    <w:name w:val="xl70"/>
    <w:basedOn w:val="Normal"/>
    <w:rsid w:val="00F32815"/>
    <w:pPr>
      <w:spacing w:before="100" w:beforeAutospacing="1" w:after="100" w:afterAutospacing="1"/>
    </w:pPr>
    <w:rPr>
      <w:sz w:val="16"/>
      <w:szCs w:val="16"/>
      <w:lang w:val="en-GB" w:eastAsia="en-GB"/>
    </w:rPr>
  </w:style>
  <w:style w:type="paragraph" w:customStyle="1" w:styleId="xl71">
    <w:name w:val="xl71"/>
    <w:basedOn w:val="Normal"/>
    <w:rsid w:val="00F32815"/>
    <w:pPr>
      <w:spacing w:before="100" w:beforeAutospacing="1" w:after="100" w:afterAutospacing="1"/>
    </w:pPr>
    <w:rPr>
      <w:b/>
      <w:bCs/>
      <w:sz w:val="16"/>
      <w:szCs w:val="16"/>
      <w:lang w:val="en-GB" w:eastAsia="en-GB"/>
    </w:rPr>
  </w:style>
  <w:style w:type="paragraph" w:customStyle="1" w:styleId="xl72">
    <w:name w:val="xl72"/>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73">
    <w:name w:val="xl73"/>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74">
    <w:name w:val="xl74"/>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16"/>
      <w:szCs w:val="16"/>
      <w:lang w:val="en-GB" w:eastAsia="en-GB"/>
    </w:rPr>
  </w:style>
  <w:style w:type="paragraph" w:customStyle="1" w:styleId="xl75">
    <w:name w:val="xl75"/>
    <w:basedOn w:val="Normal"/>
    <w:rsid w:val="00F32815"/>
    <w:pPr>
      <w:pBdr>
        <w:top w:val="single" w:sz="4" w:space="0" w:color="auto"/>
        <w:left w:val="single" w:sz="4" w:space="0" w:color="auto"/>
        <w:bottom w:val="single" w:sz="4" w:space="0" w:color="auto"/>
      </w:pBdr>
      <w:shd w:val="clear" w:color="000000" w:fill="DDD9C4"/>
      <w:spacing w:before="100" w:beforeAutospacing="1" w:after="100" w:afterAutospacing="1"/>
      <w:jc w:val="center"/>
    </w:pPr>
    <w:rPr>
      <w:sz w:val="16"/>
      <w:szCs w:val="16"/>
      <w:lang w:val="en-GB" w:eastAsia="en-GB"/>
    </w:rPr>
  </w:style>
  <w:style w:type="paragraph" w:customStyle="1" w:styleId="xl76">
    <w:name w:val="xl76"/>
    <w:basedOn w:val="Normal"/>
    <w:rsid w:val="00F32815"/>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sz w:val="16"/>
      <w:szCs w:val="16"/>
      <w:lang w:val="en-GB" w:eastAsia="en-GB"/>
    </w:rPr>
  </w:style>
  <w:style w:type="paragraph" w:customStyle="1" w:styleId="xl77">
    <w:name w:val="xl77"/>
    <w:basedOn w:val="Normal"/>
    <w:rsid w:val="00F32815"/>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sz w:val="16"/>
      <w:szCs w:val="16"/>
      <w:lang w:val="en-GB" w:eastAsia="en-GB"/>
    </w:rPr>
  </w:style>
  <w:style w:type="paragraph" w:customStyle="1" w:styleId="xl78">
    <w:name w:val="xl78"/>
    <w:basedOn w:val="Normal"/>
    <w:rsid w:val="00F32815"/>
    <w:pPr>
      <w:pBdr>
        <w:top w:val="single" w:sz="4" w:space="0" w:color="auto"/>
        <w:left w:val="single" w:sz="4" w:space="0" w:color="auto"/>
        <w:bottom w:val="single" w:sz="4" w:space="0" w:color="auto"/>
      </w:pBdr>
      <w:shd w:val="clear" w:color="000000" w:fill="FFCC00"/>
      <w:spacing w:before="100" w:beforeAutospacing="1" w:after="100" w:afterAutospacing="1"/>
    </w:pPr>
    <w:rPr>
      <w:sz w:val="16"/>
      <w:szCs w:val="16"/>
      <w:lang w:val="en-GB" w:eastAsia="en-GB"/>
    </w:rPr>
  </w:style>
  <w:style w:type="paragraph" w:customStyle="1" w:styleId="xl79">
    <w:name w:val="xl79"/>
    <w:basedOn w:val="Normal"/>
    <w:rsid w:val="00F3281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16"/>
      <w:szCs w:val="16"/>
      <w:lang w:val="en-GB" w:eastAsia="en-GB"/>
    </w:rPr>
  </w:style>
  <w:style w:type="paragraph" w:customStyle="1" w:styleId="xl80">
    <w:name w:val="xl80"/>
    <w:basedOn w:val="Normal"/>
    <w:rsid w:val="00F328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pPr>
    <w:rPr>
      <w:sz w:val="16"/>
      <w:szCs w:val="16"/>
      <w:lang w:val="en-GB" w:eastAsia="en-GB"/>
    </w:rPr>
  </w:style>
  <w:style w:type="paragraph" w:customStyle="1" w:styleId="xl81">
    <w:name w:val="xl81"/>
    <w:basedOn w:val="Normal"/>
    <w:rsid w:val="00F328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pPr>
    <w:rPr>
      <w:sz w:val="16"/>
      <w:szCs w:val="16"/>
      <w:lang w:val="en-GB" w:eastAsia="en-GB"/>
    </w:rPr>
  </w:style>
  <w:style w:type="paragraph" w:customStyle="1" w:styleId="xl82">
    <w:name w:val="xl82"/>
    <w:basedOn w:val="Normal"/>
    <w:rsid w:val="00F32815"/>
    <w:pPr>
      <w:pBdr>
        <w:top w:val="single" w:sz="4" w:space="0" w:color="auto"/>
        <w:left w:val="single" w:sz="4" w:space="0" w:color="auto"/>
        <w:bottom w:val="single" w:sz="4" w:space="0" w:color="auto"/>
      </w:pBdr>
      <w:shd w:val="clear" w:color="000000" w:fill="C4D79B"/>
      <w:spacing w:before="100" w:beforeAutospacing="1" w:after="100" w:afterAutospacing="1"/>
    </w:pPr>
    <w:rPr>
      <w:sz w:val="16"/>
      <w:szCs w:val="16"/>
      <w:lang w:val="en-GB" w:eastAsia="en-GB"/>
    </w:rPr>
  </w:style>
  <w:style w:type="paragraph" w:customStyle="1" w:styleId="xl83">
    <w:name w:val="xl83"/>
    <w:basedOn w:val="Normal"/>
    <w:rsid w:val="00F32815"/>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sz w:val="16"/>
      <w:szCs w:val="16"/>
      <w:lang w:val="en-GB" w:eastAsia="en-GB"/>
    </w:rPr>
  </w:style>
  <w:style w:type="paragraph" w:customStyle="1" w:styleId="xl84">
    <w:name w:val="xl84"/>
    <w:basedOn w:val="Normal"/>
    <w:rsid w:val="00F32815"/>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sz w:val="16"/>
      <w:szCs w:val="16"/>
      <w:lang w:val="en-GB" w:eastAsia="en-GB"/>
    </w:rPr>
  </w:style>
  <w:style w:type="paragraph" w:customStyle="1" w:styleId="xl85">
    <w:name w:val="xl85"/>
    <w:basedOn w:val="Normal"/>
    <w:rsid w:val="00F32815"/>
    <w:pPr>
      <w:pBdr>
        <w:top w:val="single" w:sz="4" w:space="0" w:color="auto"/>
        <w:left w:val="single" w:sz="4" w:space="0" w:color="auto"/>
        <w:bottom w:val="single" w:sz="4" w:space="0" w:color="auto"/>
      </w:pBdr>
      <w:shd w:val="clear" w:color="000000" w:fill="CCCCFF"/>
      <w:spacing w:before="100" w:beforeAutospacing="1" w:after="100" w:afterAutospacing="1"/>
    </w:pPr>
    <w:rPr>
      <w:sz w:val="16"/>
      <w:szCs w:val="16"/>
      <w:lang w:val="en-GB" w:eastAsia="en-GB"/>
    </w:rPr>
  </w:style>
  <w:style w:type="paragraph" w:customStyle="1" w:styleId="xl86">
    <w:name w:val="xl86"/>
    <w:basedOn w:val="Normal"/>
    <w:rsid w:val="00F32815"/>
    <w:pPr>
      <w:pBdr>
        <w:top w:val="single" w:sz="4" w:space="0" w:color="auto"/>
        <w:left w:val="single" w:sz="4" w:space="0" w:color="auto"/>
        <w:bottom w:val="single" w:sz="4" w:space="0" w:color="auto"/>
      </w:pBdr>
      <w:shd w:val="clear" w:color="000000" w:fill="FFCC00"/>
      <w:spacing w:before="100" w:beforeAutospacing="1" w:after="100" w:afterAutospacing="1"/>
    </w:pPr>
    <w:rPr>
      <w:sz w:val="16"/>
      <w:szCs w:val="16"/>
      <w:lang w:val="en-GB" w:eastAsia="en-GB"/>
    </w:rPr>
  </w:style>
  <w:style w:type="paragraph" w:customStyle="1" w:styleId="xl87">
    <w:name w:val="xl87"/>
    <w:basedOn w:val="Normal"/>
    <w:rsid w:val="00F328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rPr>
      <w:sz w:val="16"/>
      <w:szCs w:val="16"/>
      <w:lang w:val="en-GB" w:eastAsia="en-GB"/>
    </w:rPr>
  </w:style>
  <w:style w:type="paragraph" w:customStyle="1" w:styleId="xl88">
    <w:name w:val="xl88"/>
    <w:basedOn w:val="Normal"/>
    <w:rsid w:val="00F32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val="en-GB" w:eastAsia="en-GB"/>
    </w:rPr>
  </w:style>
  <w:style w:type="paragraph" w:customStyle="1" w:styleId="xl89">
    <w:name w:val="xl89"/>
    <w:basedOn w:val="Normal"/>
    <w:rsid w:val="00F32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val="en-GB" w:eastAsia="en-GB"/>
    </w:rPr>
  </w:style>
  <w:style w:type="paragraph" w:customStyle="1" w:styleId="xl90">
    <w:name w:val="xl90"/>
    <w:basedOn w:val="Normal"/>
    <w:rsid w:val="00F32815"/>
    <w:pPr>
      <w:pBdr>
        <w:top w:val="single" w:sz="4" w:space="0" w:color="auto"/>
        <w:left w:val="single" w:sz="4" w:space="0" w:color="auto"/>
        <w:bottom w:val="single" w:sz="4" w:space="0" w:color="auto"/>
      </w:pBdr>
      <w:shd w:val="clear" w:color="000000" w:fill="FFFF00"/>
      <w:spacing w:before="100" w:beforeAutospacing="1" w:after="100" w:afterAutospacing="1"/>
    </w:pPr>
    <w:rPr>
      <w:sz w:val="16"/>
      <w:szCs w:val="16"/>
      <w:lang w:val="en-GB" w:eastAsia="en-GB"/>
    </w:rPr>
  </w:style>
  <w:style w:type="paragraph" w:customStyle="1" w:styleId="xl91">
    <w:name w:val="xl91"/>
    <w:basedOn w:val="Normal"/>
    <w:rsid w:val="00F32815"/>
    <w:pPr>
      <w:pBdr>
        <w:top w:val="single" w:sz="4" w:space="0" w:color="auto"/>
        <w:left w:val="single" w:sz="4" w:space="0" w:color="auto"/>
        <w:bottom w:val="single" w:sz="4" w:space="0" w:color="auto"/>
      </w:pBdr>
      <w:shd w:val="clear" w:color="000000" w:fill="FFFF00"/>
      <w:spacing w:before="100" w:beforeAutospacing="1" w:after="100" w:afterAutospacing="1"/>
    </w:pPr>
    <w:rPr>
      <w:sz w:val="16"/>
      <w:szCs w:val="16"/>
      <w:lang w:val="en-GB" w:eastAsia="en-GB"/>
    </w:rPr>
  </w:style>
  <w:style w:type="paragraph" w:customStyle="1" w:styleId="xl92">
    <w:name w:val="xl92"/>
    <w:basedOn w:val="Normal"/>
    <w:rsid w:val="00F32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val="en-GB" w:eastAsia="en-GB"/>
    </w:rPr>
  </w:style>
  <w:style w:type="paragraph" w:customStyle="1" w:styleId="xl93">
    <w:name w:val="xl93"/>
    <w:basedOn w:val="Normal"/>
    <w:rsid w:val="00F32815"/>
    <w:pPr>
      <w:pBdr>
        <w:top w:val="single" w:sz="4" w:space="0" w:color="auto"/>
        <w:left w:val="single" w:sz="4" w:space="0" w:color="auto"/>
        <w:bottom w:val="single" w:sz="4" w:space="0" w:color="auto"/>
      </w:pBdr>
      <w:shd w:val="clear" w:color="000000" w:fill="FFFF00"/>
      <w:spacing w:before="100" w:beforeAutospacing="1" w:after="100" w:afterAutospacing="1"/>
    </w:pPr>
    <w:rPr>
      <w:sz w:val="16"/>
      <w:szCs w:val="16"/>
      <w:lang w:val="en-GB" w:eastAsia="en-GB"/>
    </w:rPr>
  </w:style>
  <w:style w:type="paragraph" w:customStyle="1" w:styleId="xl94">
    <w:name w:val="xl94"/>
    <w:basedOn w:val="Normal"/>
    <w:rsid w:val="00F32815"/>
    <w:pPr>
      <w:pBdr>
        <w:top w:val="single" w:sz="4" w:space="0" w:color="auto"/>
        <w:left w:val="single" w:sz="4" w:space="0" w:color="auto"/>
        <w:bottom w:val="single" w:sz="4" w:space="0" w:color="auto"/>
      </w:pBdr>
      <w:shd w:val="clear" w:color="000000" w:fill="CCCCFF"/>
      <w:spacing w:before="100" w:beforeAutospacing="1" w:after="100" w:afterAutospacing="1"/>
    </w:pPr>
    <w:rPr>
      <w:sz w:val="16"/>
      <w:szCs w:val="16"/>
      <w:lang w:val="en-GB" w:eastAsia="en-GB"/>
    </w:rPr>
  </w:style>
  <w:style w:type="paragraph" w:customStyle="1" w:styleId="xl95">
    <w:name w:val="xl95"/>
    <w:basedOn w:val="Normal"/>
    <w:rsid w:val="00F32815"/>
    <w:pPr>
      <w:pBdr>
        <w:top w:val="single" w:sz="4" w:space="0" w:color="auto"/>
        <w:left w:val="single" w:sz="4" w:space="0" w:color="auto"/>
        <w:bottom w:val="double" w:sz="6"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96">
    <w:name w:val="xl96"/>
    <w:basedOn w:val="Normal"/>
    <w:rsid w:val="00F32815"/>
    <w:pPr>
      <w:pBdr>
        <w:top w:val="single" w:sz="4" w:space="0" w:color="auto"/>
        <w:left w:val="single" w:sz="4" w:space="0" w:color="auto"/>
        <w:bottom w:val="double" w:sz="6"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97">
    <w:name w:val="xl97"/>
    <w:basedOn w:val="Normal"/>
    <w:rsid w:val="00F32815"/>
    <w:pPr>
      <w:pBdr>
        <w:top w:val="single" w:sz="4" w:space="0" w:color="auto"/>
        <w:left w:val="single" w:sz="4" w:space="0" w:color="auto"/>
        <w:bottom w:val="double" w:sz="6"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98">
    <w:name w:val="xl98"/>
    <w:basedOn w:val="Normal"/>
    <w:rsid w:val="00F32815"/>
    <w:pPr>
      <w:pBdr>
        <w:top w:val="single" w:sz="4" w:space="0" w:color="auto"/>
        <w:left w:val="single" w:sz="4" w:space="0" w:color="auto"/>
        <w:bottom w:val="double" w:sz="6" w:space="0" w:color="auto"/>
      </w:pBdr>
      <w:shd w:val="clear" w:color="000000" w:fill="DDD9C4"/>
      <w:spacing w:before="100" w:beforeAutospacing="1" w:after="100" w:afterAutospacing="1"/>
    </w:pPr>
    <w:rPr>
      <w:b/>
      <w:bCs/>
      <w:sz w:val="16"/>
      <w:szCs w:val="16"/>
      <w:lang w:val="en-GB" w:eastAsia="en-GB"/>
    </w:rPr>
  </w:style>
  <w:style w:type="paragraph" w:customStyle="1" w:styleId="xl99">
    <w:name w:val="xl99"/>
    <w:basedOn w:val="Normal"/>
    <w:rsid w:val="00F32815"/>
    <w:pPr>
      <w:shd w:val="clear" w:color="000000" w:fill="DDD9C4"/>
      <w:spacing w:before="100" w:beforeAutospacing="1" w:after="100" w:afterAutospacing="1"/>
    </w:pPr>
    <w:rPr>
      <w:sz w:val="16"/>
      <w:szCs w:val="16"/>
      <w:lang w:val="en-GB" w:eastAsia="en-GB"/>
    </w:rPr>
  </w:style>
  <w:style w:type="paragraph" w:customStyle="1" w:styleId="xl100">
    <w:name w:val="xl100"/>
    <w:basedOn w:val="Normal"/>
    <w:rsid w:val="00F32815"/>
    <w:pPr>
      <w:shd w:val="clear" w:color="000000" w:fill="DDD9C4"/>
      <w:spacing w:before="100" w:beforeAutospacing="1" w:after="100" w:afterAutospacing="1"/>
    </w:pPr>
    <w:rPr>
      <w:b/>
      <w:bCs/>
      <w:sz w:val="16"/>
      <w:szCs w:val="16"/>
      <w:lang w:val="en-GB" w:eastAsia="en-GB"/>
    </w:rPr>
  </w:style>
  <w:style w:type="paragraph" w:customStyle="1" w:styleId="xl101">
    <w:name w:val="xl101"/>
    <w:basedOn w:val="Normal"/>
    <w:rsid w:val="00F32815"/>
    <w:pPr>
      <w:shd w:val="clear" w:color="000000" w:fill="DDD9C4"/>
      <w:spacing w:before="100" w:beforeAutospacing="1" w:after="100" w:afterAutospacing="1"/>
    </w:pPr>
    <w:rPr>
      <w:b/>
      <w:bCs/>
      <w:sz w:val="16"/>
      <w:szCs w:val="16"/>
      <w:lang w:val="en-GB" w:eastAsia="en-GB"/>
    </w:rPr>
  </w:style>
  <w:style w:type="paragraph" w:customStyle="1" w:styleId="xl102">
    <w:name w:val="xl102"/>
    <w:basedOn w:val="Normal"/>
    <w:rsid w:val="00F32815"/>
    <w:pPr>
      <w:pBdr>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103">
    <w:name w:val="xl103"/>
    <w:basedOn w:val="Normal"/>
    <w:rsid w:val="00F32815"/>
    <w:pPr>
      <w:pBdr>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104">
    <w:name w:val="xl104"/>
    <w:basedOn w:val="Normal"/>
    <w:rsid w:val="00F32815"/>
    <w:pPr>
      <w:pBdr>
        <w:left w:val="single" w:sz="4" w:space="0" w:color="auto"/>
        <w:bottom w:val="single" w:sz="4" w:space="0" w:color="auto"/>
      </w:pBdr>
      <w:shd w:val="clear" w:color="000000" w:fill="DDD9C4"/>
      <w:spacing w:before="100" w:beforeAutospacing="1" w:after="100" w:afterAutospacing="1"/>
    </w:pPr>
    <w:rPr>
      <w:sz w:val="16"/>
      <w:szCs w:val="16"/>
      <w:lang w:val="en-GB" w:eastAsia="en-GB"/>
    </w:rPr>
  </w:style>
  <w:style w:type="paragraph" w:customStyle="1" w:styleId="xl105">
    <w:name w:val="xl105"/>
    <w:basedOn w:val="Normal"/>
    <w:rsid w:val="00F32815"/>
    <w:pPr>
      <w:pBdr>
        <w:top w:val="single" w:sz="4" w:space="0" w:color="auto"/>
        <w:left w:val="single" w:sz="4" w:space="0" w:color="auto"/>
        <w:bottom w:val="single" w:sz="4" w:space="0" w:color="auto"/>
      </w:pBdr>
      <w:shd w:val="clear" w:color="000000" w:fill="FFC000"/>
      <w:spacing w:before="100" w:beforeAutospacing="1" w:after="100" w:afterAutospacing="1"/>
    </w:pPr>
    <w:rPr>
      <w:sz w:val="16"/>
      <w:szCs w:val="16"/>
      <w:lang w:val="en-GB" w:eastAsia="en-GB"/>
    </w:rPr>
  </w:style>
  <w:style w:type="paragraph" w:customStyle="1" w:styleId="xl106">
    <w:name w:val="xl106"/>
    <w:basedOn w:val="Normal"/>
    <w:rsid w:val="00F32815"/>
    <w:pPr>
      <w:pBdr>
        <w:top w:val="single" w:sz="4" w:space="0" w:color="auto"/>
        <w:left w:val="single" w:sz="4" w:space="0" w:color="auto"/>
        <w:bottom w:val="single" w:sz="4" w:space="0" w:color="auto"/>
      </w:pBdr>
      <w:shd w:val="clear" w:color="000000" w:fill="E6B8B7"/>
      <w:spacing w:before="100" w:beforeAutospacing="1" w:after="100" w:afterAutospacing="1"/>
    </w:pPr>
    <w:rPr>
      <w:sz w:val="16"/>
      <w:szCs w:val="16"/>
      <w:lang w:val="en-GB" w:eastAsia="en-GB"/>
    </w:rPr>
  </w:style>
  <w:style w:type="paragraph" w:customStyle="1" w:styleId="xl107">
    <w:name w:val="xl107"/>
    <w:basedOn w:val="Normal"/>
    <w:rsid w:val="00F328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sz w:val="16"/>
      <w:szCs w:val="16"/>
      <w:lang w:val="en-GB" w:eastAsia="en-GB"/>
    </w:rPr>
  </w:style>
  <w:style w:type="paragraph" w:customStyle="1" w:styleId="xl108">
    <w:name w:val="xl108"/>
    <w:basedOn w:val="Normal"/>
    <w:rsid w:val="00F328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sz w:val="16"/>
      <w:szCs w:val="16"/>
      <w:lang w:val="en-GB" w:eastAsia="en-GB"/>
    </w:rPr>
  </w:style>
  <w:style w:type="paragraph" w:customStyle="1" w:styleId="xl109">
    <w:name w:val="xl109"/>
    <w:basedOn w:val="Normal"/>
    <w:rsid w:val="00F32815"/>
    <w:pPr>
      <w:pBdr>
        <w:top w:val="single" w:sz="4" w:space="0" w:color="auto"/>
        <w:left w:val="single" w:sz="4" w:space="0" w:color="auto"/>
        <w:bottom w:val="single" w:sz="4" w:space="0" w:color="auto"/>
      </w:pBdr>
      <w:shd w:val="clear" w:color="000000" w:fill="EEECE1"/>
      <w:spacing w:before="100" w:beforeAutospacing="1" w:after="100" w:afterAutospacing="1"/>
    </w:pPr>
    <w:rPr>
      <w:sz w:val="16"/>
      <w:szCs w:val="16"/>
      <w:lang w:val="en-GB" w:eastAsia="en-GB"/>
    </w:rPr>
  </w:style>
  <w:style w:type="paragraph" w:customStyle="1" w:styleId="xl110">
    <w:name w:val="xl110"/>
    <w:basedOn w:val="Normal"/>
    <w:rsid w:val="00F32815"/>
    <w:pPr>
      <w:shd w:val="clear" w:color="000000" w:fill="EEECE1"/>
      <w:spacing w:before="100" w:beforeAutospacing="1" w:after="100" w:afterAutospacing="1"/>
    </w:pPr>
    <w:rPr>
      <w:sz w:val="16"/>
      <w:szCs w:val="16"/>
      <w:lang w:val="en-GB" w:eastAsia="en-GB"/>
    </w:rPr>
  </w:style>
  <w:style w:type="paragraph" w:customStyle="1" w:styleId="xl111">
    <w:name w:val="xl111"/>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2">
    <w:name w:val="xl112"/>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3">
    <w:name w:val="xl113"/>
    <w:basedOn w:val="Normal"/>
    <w:rsid w:val="00F32815"/>
    <w:pPr>
      <w:pBdr>
        <w:top w:val="single" w:sz="4" w:space="0" w:color="auto"/>
        <w:left w:val="single" w:sz="4" w:space="0" w:color="auto"/>
        <w:bottom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4">
    <w:name w:val="xl114"/>
    <w:basedOn w:val="Normal"/>
    <w:rsid w:val="00F32815"/>
    <w:pPr>
      <w:pBdr>
        <w:top w:val="single" w:sz="4" w:space="0" w:color="auto"/>
        <w:left w:val="single" w:sz="4" w:space="0" w:color="auto"/>
        <w:bottom w:val="single" w:sz="4" w:space="0" w:color="auto"/>
      </w:pBdr>
      <w:shd w:val="clear" w:color="000000" w:fill="E6B8B7"/>
      <w:spacing w:before="100" w:beforeAutospacing="1" w:after="100" w:afterAutospacing="1"/>
    </w:pPr>
    <w:rPr>
      <w:b/>
      <w:bCs/>
      <w:sz w:val="16"/>
      <w:szCs w:val="16"/>
      <w:lang w:val="en-GB" w:eastAsia="en-GB"/>
    </w:rPr>
  </w:style>
  <w:style w:type="paragraph" w:customStyle="1" w:styleId="xl115">
    <w:name w:val="xl115"/>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116">
    <w:name w:val="xl116"/>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paragraph" w:customStyle="1" w:styleId="xl117">
    <w:name w:val="xl117"/>
    <w:basedOn w:val="Normal"/>
    <w:rsid w:val="00F32815"/>
    <w:pPr>
      <w:pBdr>
        <w:top w:val="single" w:sz="4" w:space="0" w:color="auto"/>
        <w:left w:val="single" w:sz="4" w:space="0" w:color="auto"/>
        <w:bottom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8">
    <w:name w:val="xl118"/>
    <w:basedOn w:val="Normal"/>
    <w:rsid w:val="00F32815"/>
    <w:pPr>
      <w:pBdr>
        <w:top w:val="single" w:sz="4" w:space="0" w:color="auto"/>
        <w:bottom w:val="single" w:sz="4"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9">
    <w:name w:val="xl119"/>
    <w:basedOn w:val="Normal"/>
    <w:rsid w:val="00F32815"/>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pPr>
    <w:rPr>
      <w:sz w:val="16"/>
      <w:szCs w:val="16"/>
      <w:lang w:val="en-GB" w:eastAsia="en-GB"/>
    </w:rPr>
  </w:style>
  <w:style w:type="paragraph" w:customStyle="1" w:styleId="xl120">
    <w:name w:val="xl120"/>
    <w:basedOn w:val="Normal"/>
    <w:rsid w:val="00F3281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 w:val="16"/>
      <w:szCs w:val="16"/>
      <w:lang w:val="en-GB" w:eastAsia="en-GB"/>
    </w:rPr>
  </w:style>
  <w:style w:type="paragraph" w:customStyle="1" w:styleId="xl121">
    <w:name w:val="xl121"/>
    <w:basedOn w:val="Normal"/>
    <w:rsid w:val="00F32815"/>
    <w:pPr>
      <w:spacing w:before="100" w:beforeAutospacing="1" w:after="100" w:afterAutospacing="1"/>
    </w:pPr>
    <w:rPr>
      <w:sz w:val="16"/>
      <w:szCs w:val="16"/>
      <w:lang w:val="en-GB" w:eastAsia="en-GB"/>
    </w:rPr>
  </w:style>
  <w:style w:type="paragraph" w:customStyle="1" w:styleId="xl122">
    <w:name w:val="xl122"/>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paragraph" w:customStyle="1" w:styleId="xl123">
    <w:name w:val="xl123"/>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paragraph" w:customStyle="1" w:styleId="xl124">
    <w:name w:val="xl124"/>
    <w:basedOn w:val="Normal"/>
    <w:rsid w:val="00F328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sz w:val="16"/>
      <w:szCs w:val="16"/>
      <w:lang w:val="en-GB" w:eastAsia="en-GB"/>
    </w:rPr>
  </w:style>
  <w:style w:type="paragraph" w:customStyle="1" w:styleId="xl125">
    <w:name w:val="xl125"/>
    <w:basedOn w:val="Normal"/>
    <w:rsid w:val="00F32815"/>
    <w:pPr>
      <w:pBdr>
        <w:top w:val="single" w:sz="8" w:space="0" w:color="auto"/>
        <w:bottom w:val="single" w:sz="8" w:space="0" w:color="auto"/>
        <w:right w:val="single" w:sz="8" w:space="0" w:color="auto"/>
      </w:pBdr>
      <w:spacing w:before="100" w:beforeAutospacing="1" w:after="100" w:afterAutospacing="1"/>
    </w:pPr>
    <w:rPr>
      <w:sz w:val="16"/>
      <w:szCs w:val="16"/>
      <w:lang w:val="en-GB" w:eastAsia="en-GB"/>
    </w:rPr>
  </w:style>
  <w:style w:type="table" w:customStyle="1" w:styleId="TableGrid2">
    <w:name w:val="Table Grid2"/>
    <w:basedOn w:val="TableNormal"/>
    <w:next w:val="TableGrid"/>
    <w:uiPriority w:val="59"/>
    <w:rsid w:val="009F2E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290E"/>
    <w:pPr>
      <w:autoSpaceDE w:val="0"/>
      <w:autoSpaceDN w:val="0"/>
      <w:adjustRightInd w:val="0"/>
    </w:pPr>
    <w:rPr>
      <w:rFonts w:ascii="Calibri" w:hAnsi="Calibri" w:cs="Calibri"/>
      <w:color w:val="000000"/>
      <w:sz w:val="24"/>
      <w:szCs w:val="24"/>
      <w:lang w:eastAsia="en-GB"/>
    </w:rPr>
  </w:style>
  <w:style w:type="paragraph" w:styleId="FootnoteText">
    <w:name w:val="footnote text"/>
    <w:basedOn w:val="Normal"/>
    <w:link w:val="FootnoteTextChar"/>
    <w:uiPriority w:val="99"/>
    <w:semiHidden/>
    <w:unhideWhenUsed/>
    <w:rsid w:val="006A433E"/>
  </w:style>
  <w:style w:type="character" w:customStyle="1" w:styleId="FootnoteTextChar">
    <w:name w:val="Footnote Text Char"/>
    <w:link w:val="FootnoteText"/>
    <w:uiPriority w:val="99"/>
    <w:semiHidden/>
    <w:rsid w:val="006A433E"/>
    <w:rPr>
      <w:lang w:val="en-US" w:eastAsia="en-US"/>
    </w:rPr>
  </w:style>
  <w:style w:type="character" w:styleId="FootnoteReference">
    <w:name w:val="footnote reference"/>
    <w:uiPriority w:val="99"/>
    <w:semiHidden/>
    <w:unhideWhenUsed/>
    <w:rsid w:val="006A433E"/>
    <w:rPr>
      <w:vertAlign w:val="superscript"/>
    </w:rPr>
  </w:style>
  <w:style w:type="character" w:styleId="Emphasis">
    <w:name w:val="Emphasis"/>
    <w:uiPriority w:val="20"/>
    <w:qFormat/>
    <w:rsid w:val="001A2CF2"/>
    <w:rPr>
      <w:b/>
      <w:bCs/>
      <w:i w:val="0"/>
      <w:iCs w:val="0"/>
    </w:rPr>
  </w:style>
  <w:style w:type="character" w:customStyle="1" w:styleId="st1">
    <w:name w:val="st1"/>
    <w:rsid w:val="001A2CF2"/>
  </w:style>
  <w:style w:type="character" w:styleId="CommentReference">
    <w:name w:val="annotation reference"/>
    <w:uiPriority w:val="99"/>
    <w:semiHidden/>
    <w:unhideWhenUsed/>
    <w:rsid w:val="00292ED2"/>
    <w:rPr>
      <w:sz w:val="16"/>
      <w:szCs w:val="16"/>
    </w:rPr>
  </w:style>
  <w:style w:type="paragraph" w:styleId="CommentText">
    <w:name w:val="annotation text"/>
    <w:basedOn w:val="Normal"/>
    <w:link w:val="CommentTextChar"/>
    <w:uiPriority w:val="99"/>
    <w:unhideWhenUsed/>
    <w:rsid w:val="00292ED2"/>
  </w:style>
  <w:style w:type="character" w:customStyle="1" w:styleId="CommentTextChar">
    <w:name w:val="Comment Text Char"/>
    <w:link w:val="CommentText"/>
    <w:uiPriority w:val="99"/>
    <w:rsid w:val="00292ED2"/>
    <w:rPr>
      <w:lang w:val="en-US" w:eastAsia="en-US"/>
    </w:rPr>
  </w:style>
  <w:style w:type="paragraph" w:styleId="CommentSubject">
    <w:name w:val="annotation subject"/>
    <w:basedOn w:val="CommentText"/>
    <w:next w:val="CommentText"/>
    <w:link w:val="CommentSubjectChar"/>
    <w:uiPriority w:val="99"/>
    <w:semiHidden/>
    <w:unhideWhenUsed/>
    <w:rsid w:val="00292ED2"/>
    <w:rPr>
      <w:b/>
      <w:bCs/>
    </w:rPr>
  </w:style>
  <w:style w:type="character" w:customStyle="1" w:styleId="CommentSubjectChar">
    <w:name w:val="Comment Subject Char"/>
    <w:link w:val="CommentSubject"/>
    <w:uiPriority w:val="99"/>
    <w:semiHidden/>
    <w:rsid w:val="00292ED2"/>
    <w:rPr>
      <w:b/>
      <w:bCs/>
      <w:lang w:val="en-US" w:eastAsia="en-US"/>
    </w:rPr>
  </w:style>
  <w:style w:type="paragraph" w:styleId="Revision">
    <w:name w:val="Revision"/>
    <w:hidden/>
    <w:uiPriority w:val="99"/>
    <w:semiHidden/>
    <w:rsid w:val="00442CAC"/>
    <w:rPr>
      <w:lang w:val="en-US" w:eastAsia="en-US"/>
    </w:rPr>
  </w:style>
  <w:style w:type="character" w:customStyle="1" w:styleId="legds2">
    <w:name w:val="legds2"/>
    <w:rsid w:val="004E2740"/>
    <w:rPr>
      <w:vanish w:val="0"/>
      <w:webHidden w:val="0"/>
      <w:specVanish w:val="0"/>
    </w:rPr>
  </w:style>
  <w:style w:type="paragraph" w:customStyle="1" w:styleId="xmsonormal">
    <w:name w:val="x_msonormal"/>
    <w:basedOn w:val="Normal"/>
    <w:rsid w:val="0033056B"/>
    <w:rPr>
      <w:rFonts w:ascii="Calibri" w:eastAsia="Calibri" w:hAnsi="Calibri" w:cs="Calibri"/>
      <w:sz w:val="22"/>
      <w:szCs w:val="22"/>
      <w:lang w:val="en-GB" w:eastAsia="en-GB"/>
    </w:rPr>
  </w:style>
  <w:style w:type="character" w:customStyle="1" w:styleId="normaltextrun">
    <w:name w:val="normaltextrun"/>
    <w:basedOn w:val="DefaultParagraphFont"/>
    <w:rsid w:val="00DB2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95">
      <w:bodyDiv w:val="1"/>
      <w:marLeft w:val="0"/>
      <w:marRight w:val="0"/>
      <w:marTop w:val="0"/>
      <w:marBottom w:val="0"/>
      <w:divBdr>
        <w:top w:val="none" w:sz="0" w:space="0" w:color="auto"/>
        <w:left w:val="none" w:sz="0" w:space="0" w:color="auto"/>
        <w:bottom w:val="none" w:sz="0" w:space="0" w:color="auto"/>
        <w:right w:val="none" w:sz="0" w:space="0" w:color="auto"/>
      </w:divBdr>
    </w:div>
    <w:div w:id="18896857">
      <w:bodyDiv w:val="1"/>
      <w:marLeft w:val="0"/>
      <w:marRight w:val="0"/>
      <w:marTop w:val="0"/>
      <w:marBottom w:val="0"/>
      <w:divBdr>
        <w:top w:val="none" w:sz="0" w:space="0" w:color="auto"/>
        <w:left w:val="none" w:sz="0" w:space="0" w:color="auto"/>
        <w:bottom w:val="none" w:sz="0" w:space="0" w:color="auto"/>
        <w:right w:val="none" w:sz="0" w:space="0" w:color="auto"/>
      </w:divBdr>
    </w:div>
    <w:div w:id="44064778">
      <w:bodyDiv w:val="1"/>
      <w:marLeft w:val="0"/>
      <w:marRight w:val="0"/>
      <w:marTop w:val="0"/>
      <w:marBottom w:val="0"/>
      <w:divBdr>
        <w:top w:val="none" w:sz="0" w:space="0" w:color="auto"/>
        <w:left w:val="none" w:sz="0" w:space="0" w:color="auto"/>
        <w:bottom w:val="none" w:sz="0" w:space="0" w:color="auto"/>
        <w:right w:val="none" w:sz="0" w:space="0" w:color="auto"/>
      </w:divBdr>
    </w:div>
    <w:div w:id="58286156">
      <w:bodyDiv w:val="1"/>
      <w:marLeft w:val="0"/>
      <w:marRight w:val="0"/>
      <w:marTop w:val="0"/>
      <w:marBottom w:val="0"/>
      <w:divBdr>
        <w:top w:val="none" w:sz="0" w:space="0" w:color="auto"/>
        <w:left w:val="none" w:sz="0" w:space="0" w:color="auto"/>
        <w:bottom w:val="none" w:sz="0" w:space="0" w:color="auto"/>
        <w:right w:val="none" w:sz="0" w:space="0" w:color="auto"/>
      </w:divBdr>
    </w:div>
    <w:div w:id="62724669">
      <w:bodyDiv w:val="1"/>
      <w:marLeft w:val="0"/>
      <w:marRight w:val="0"/>
      <w:marTop w:val="0"/>
      <w:marBottom w:val="0"/>
      <w:divBdr>
        <w:top w:val="none" w:sz="0" w:space="0" w:color="auto"/>
        <w:left w:val="none" w:sz="0" w:space="0" w:color="auto"/>
        <w:bottom w:val="none" w:sz="0" w:space="0" w:color="auto"/>
        <w:right w:val="none" w:sz="0" w:space="0" w:color="auto"/>
      </w:divBdr>
    </w:div>
    <w:div w:id="74207944">
      <w:bodyDiv w:val="1"/>
      <w:marLeft w:val="0"/>
      <w:marRight w:val="0"/>
      <w:marTop w:val="0"/>
      <w:marBottom w:val="0"/>
      <w:divBdr>
        <w:top w:val="none" w:sz="0" w:space="0" w:color="auto"/>
        <w:left w:val="none" w:sz="0" w:space="0" w:color="auto"/>
        <w:bottom w:val="none" w:sz="0" w:space="0" w:color="auto"/>
        <w:right w:val="none" w:sz="0" w:space="0" w:color="auto"/>
      </w:divBdr>
    </w:div>
    <w:div w:id="77678931">
      <w:bodyDiv w:val="1"/>
      <w:marLeft w:val="0"/>
      <w:marRight w:val="0"/>
      <w:marTop w:val="0"/>
      <w:marBottom w:val="0"/>
      <w:divBdr>
        <w:top w:val="none" w:sz="0" w:space="0" w:color="auto"/>
        <w:left w:val="none" w:sz="0" w:space="0" w:color="auto"/>
        <w:bottom w:val="none" w:sz="0" w:space="0" w:color="auto"/>
        <w:right w:val="none" w:sz="0" w:space="0" w:color="auto"/>
      </w:divBdr>
    </w:div>
    <w:div w:id="96829281">
      <w:bodyDiv w:val="1"/>
      <w:marLeft w:val="0"/>
      <w:marRight w:val="0"/>
      <w:marTop w:val="0"/>
      <w:marBottom w:val="0"/>
      <w:divBdr>
        <w:top w:val="none" w:sz="0" w:space="0" w:color="auto"/>
        <w:left w:val="none" w:sz="0" w:space="0" w:color="auto"/>
        <w:bottom w:val="none" w:sz="0" w:space="0" w:color="auto"/>
        <w:right w:val="none" w:sz="0" w:space="0" w:color="auto"/>
      </w:divBdr>
    </w:div>
    <w:div w:id="96875360">
      <w:bodyDiv w:val="1"/>
      <w:marLeft w:val="0"/>
      <w:marRight w:val="0"/>
      <w:marTop w:val="0"/>
      <w:marBottom w:val="0"/>
      <w:divBdr>
        <w:top w:val="none" w:sz="0" w:space="0" w:color="auto"/>
        <w:left w:val="none" w:sz="0" w:space="0" w:color="auto"/>
        <w:bottom w:val="none" w:sz="0" w:space="0" w:color="auto"/>
        <w:right w:val="none" w:sz="0" w:space="0" w:color="auto"/>
      </w:divBdr>
    </w:div>
    <w:div w:id="97413319">
      <w:bodyDiv w:val="1"/>
      <w:marLeft w:val="0"/>
      <w:marRight w:val="0"/>
      <w:marTop w:val="0"/>
      <w:marBottom w:val="0"/>
      <w:divBdr>
        <w:top w:val="none" w:sz="0" w:space="0" w:color="auto"/>
        <w:left w:val="none" w:sz="0" w:space="0" w:color="auto"/>
        <w:bottom w:val="none" w:sz="0" w:space="0" w:color="auto"/>
        <w:right w:val="none" w:sz="0" w:space="0" w:color="auto"/>
      </w:divBdr>
    </w:div>
    <w:div w:id="107241011">
      <w:bodyDiv w:val="1"/>
      <w:marLeft w:val="0"/>
      <w:marRight w:val="0"/>
      <w:marTop w:val="0"/>
      <w:marBottom w:val="0"/>
      <w:divBdr>
        <w:top w:val="none" w:sz="0" w:space="0" w:color="auto"/>
        <w:left w:val="none" w:sz="0" w:space="0" w:color="auto"/>
        <w:bottom w:val="none" w:sz="0" w:space="0" w:color="auto"/>
        <w:right w:val="none" w:sz="0" w:space="0" w:color="auto"/>
      </w:divBdr>
    </w:div>
    <w:div w:id="109591247">
      <w:bodyDiv w:val="1"/>
      <w:marLeft w:val="0"/>
      <w:marRight w:val="0"/>
      <w:marTop w:val="0"/>
      <w:marBottom w:val="0"/>
      <w:divBdr>
        <w:top w:val="none" w:sz="0" w:space="0" w:color="auto"/>
        <w:left w:val="none" w:sz="0" w:space="0" w:color="auto"/>
        <w:bottom w:val="none" w:sz="0" w:space="0" w:color="auto"/>
        <w:right w:val="none" w:sz="0" w:space="0" w:color="auto"/>
      </w:divBdr>
    </w:div>
    <w:div w:id="118912984">
      <w:bodyDiv w:val="1"/>
      <w:marLeft w:val="0"/>
      <w:marRight w:val="0"/>
      <w:marTop w:val="0"/>
      <w:marBottom w:val="0"/>
      <w:divBdr>
        <w:top w:val="none" w:sz="0" w:space="0" w:color="auto"/>
        <w:left w:val="none" w:sz="0" w:space="0" w:color="auto"/>
        <w:bottom w:val="none" w:sz="0" w:space="0" w:color="auto"/>
        <w:right w:val="none" w:sz="0" w:space="0" w:color="auto"/>
      </w:divBdr>
    </w:div>
    <w:div w:id="156307331">
      <w:bodyDiv w:val="1"/>
      <w:marLeft w:val="0"/>
      <w:marRight w:val="0"/>
      <w:marTop w:val="0"/>
      <w:marBottom w:val="0"/>
      <w:divBdr>
        <w:top w:val="none" w:sz="0" w:space="0" w:color="auto"/>
        <w:left w:val="none" w:sz="0" w:space="0" w:color="auto"/>
        <w:bottom w:val="none" w:sz="0" w:space="0" w:color="auto"/>
        <w:right w:val="none" w:sz="0" w:space="0" w:color="auto"/>
      </w:divBdr>
    </w:div>
    <w:div w:id="180435628">
      <w:bodyDiv w:val="1"/>
      <w:marLeft w:val="0"/>
      <w:marRight w:val="0"/>
      <w:marTop w:val="0"/>
      <w:marBottom w:val="0"/>
      <w:divBdr>
        <w:top w:val="none" w:sz="0" w:space="0" w:color="auto"/>
        <w:left w:val="none" w:sz="0" w:space="0" w:color="auto"/>
        <w:bottom w:val="none" w:sz="0" w:space="0" w:color="auto"/>
        <w:right w:val="none" w:sz="0" w:space="0" w:color="auto"/>
      </w:divBdr>
    </w:div>
    <w:div w:id="208877462">
      <w:bodyDiv w:val="1"/>
      <w:marLeft w:val="0"/>
      <w:marRight w:val="0"/>
      <w:marTop w:val="0"/>
      <w:marBottom w:val="0"/>
      <w:divBdr>
        <w:top w:val="none" w:sz="0" w:space="0" w:color="auto"/>
        <w:left w:val="none" w:sz="0" w:space="0" w:color="auto"/>
        <w:bottom w:val="none" w:sz="0" w:space="0" w:color="auto"/>
        <w:right w:val="none" w:sz="0" w:space="0" w:color="auto"/>
      </w:divBdr>
    </w:div>
    <w:div w:id="253365691">
      <w:bodyDiv w:val="1"/>
      <w:marLeft w:val="0"/>
      <w:marRight w:val="0"/>
      <w:marTop w:val="0"/>
      <w:marBottom w:val="0"/>
      <w:divBdr>
        <w:top w:val="none" w:sz="0" w:space="0" w:color="auto"/>
        <w:left w:val="none" w:sz="0" w:space="0" w:color="auto"/>
        <w:bottom w:val="none" w:sz="0" w:space="0" w:color="auto"/>
        <w:right w:val="none" w:sz="0" w:space="0" w:color="auto"/>
      </w:divBdr>
    </w:div>
    <w:div w:id="255483891">
      <w:bodyDiv w:val="1"/>
      <w:marLeft w:val="0"/>
      <w:marRight w:val="0"/>
      <w:marTop w:val="0"/>
      <w:marBottom w:val="0"/>
      <w:divBdr>
        <w:top w:val="none" w:sz="0" w:space="0" w:color="auto"/>
        <w:left w:val="none" w:sz="0" w:space="0" w:color="auto"/>
        <w:bottom w:val="none" w:sz="0" w:space="0" w:color="auto"/>
        <w:right w:val="none" w:sz="0" w:space="0" w:color="auto"/>
      </w:divBdr>
    </w:div>
    <w:div w:id="263223009">
      <w:bodyDiv w:val="1"/>
      <w:marLeft w:val="0"/>
      <w:marRight w:val="0"/>
      <w:marTop w:val="0"/>
      <w:marBottom w:val="0"/>
      <w:divBdr>
        <w:top w:val="none" w:sz="0" w:space="0" w:color="auto"/>
        <w:left w:val="none" w:sz="0" w:space="0" w:color="auto"/>
        <w:bottom w:val="none" w:sz="0" w:space="0" w:color="auto"/>
        <w:right w:val="none" w:sz="0" w:space="0" w:color="auto"/>
      </w:divBdr>
    </w:div>
    <w:div w:id="268584530">
      <w:bodyDiv w:val="1"/>
      <w:marLeft w:val="0"/>
      <w:marRight w:val="0"/>
      <w:marTop w:val="0"/>
      <w:marBottom w:val="0"/>
      <w:divBdr>
        <w:top w:val="none" w:sz="0" w:space="0" w:color="auto"/>
        <w:left w:val="none" w:sz="0" w:space="0" w:color="auto"/>
        <w:bottom w:val="none" w:sz="0" w:space="0" w:color="auto"/>
        <w:right w:val="none" w:sz="0" w:space="0" w:color="auto"/>
      </w:divBdr>
    </w:div>
    <w:div w:id="287317948">
      <w:bodyDiv w:val="1"/>
      <w:marLeft w:val="0"/>
      <w:marRight w:val="0"/>
      <w:marTop w:val="0"/>
      <w:marBottom w:val="0"/>
      <w:divBdr>
        <w:top w:val="none" w:sz="0" w:space="0" w:color="auto"/>
        <w:left w:val="none" w:sz="0" w:space="0" w:color="auto"/>
        <w:bottom w:val="none" w:sz="0" w:space="0" w:color="auto"/>
        <w:right w:val="none" w:sz="0" w:space="0" w:color="auto"/>
      </w:divBdr>
    </w:div>
    <w:div w:id="287662110">
      <w:bodyDiv w:val="1"/>
      <w:marLeft w:val="0"/>
      <w:marRight w:val="0"/>
      <w:marTop w:val="0"/>
      <w:marBottom w:val="0"/>
      <w:divBdr>
        <w:top w:val="none" w:sz="0" w:space="0" w:color="auto"/>
        <w:left w:val="none" w:sz="0" w:space="0" w:color="auto"/>
        <w:bottom w:val="none" w:sz="0" w:space="0" w:color="auto"/>
        <w:right w:val="none" w:sz="0" w:space="0" w:color="auto"/>
      </w:divBdr>
    </w:div>
    <w:div w:id="293559372">
      <w:bodyDiv w:val="1"/>
      <w:marLeft w:val="0"/>
      <w:marRight w:val="0"/>
      <w:marTop w:val="0"/>
      <w:marBottom w:val="0"/>
      <w:divBdr>
        <w:top w:val="none" w:sz="0" w:space="0" w:color="auto"/>
        <w:left w:val="none" w:sz="0" w:space="0" w:color="auto"/>
        <w:bottom w:val="none" w:sz="0" w:space="0" w:color="auto"/>
        <w:right w:val="none" w:sz="0" w:space="0" w:color="auto"/>
      </w:divBdr>
    </w:div>
    <w:div w:id="295381278">
      <w:bodyDiv w:val="1"/>
      <w:marLeft w:val="0"/>
      <w:marRight w:val="0"/>
      <w:marTop w:val="0"/>
      <w:marBottom w:val="0"/>
      <w:divBdr>
        <w:top w:val="none" w:sz="0" w:space="0" w:color="auto"/>
        <w:left w:val="none" w:sz="0" w:space="0" w:color="auto"/>
        <w:bottom w:val="none" w:sz="0" w:space="0" w:color="auto"/>
        <w:right w:val="none" w:sz="0" w:space="0" w:color="auto"/>
      </w:divBdr>
    </w:div>
    <w:div w:id="306251099">
      <w:bodyDiv w:val="1"/>
      <w:marLeft w:val="0"/>
      <w:marRight w:val="0"/>
      <w:marTop w:val="0"/>
      <w:marBottom w:val="0"/>
      <w:divBdr>
        <w:top w:val="none" w:sz="0" w:space="0" w:color="auto"/>
        <w:left w:val="none" w:sz="0" w:space="0" w:color="auto"/>
        <w:bottom w:val="none" w:sz="0" w:space="0" w:color="auto"/>
        <w:right w:val="none" w:sz="0" w:space="0" w:color="auto"/>
      </w:divBdr>
    </w:div>
    <w:div w:id="307327683">
      <w:bodyDiv w:val="1"/>
      <w:marLeft w:val="0"/>
      <w:marRight w:val="0"/>
      <w:marTop w:val="0"/>
      <w:marBottom w:val="0"/>
      <w:divBdr>
        <w:top w:val="none" w:sz="0" w:space="0" w:color="auto"/>
        <w:left w:val="none" w:sz="0" w:space="0" w:color="auto"/>
        <w:bottom w:val="none" w:sz="0" w:space="0" w:color="auto"/>
        <w:right w:val="none" w:sz="0" w:space="0" w:color="auto"/>
      </w:divBdr>
    </w:div>
    <w:div w:id="341474952">
      <w:bodyDiv w:val="1"/>
      <w:marLeft w:val="0"/>
      <w:marRight w:val="0"/>
      <w:marTop w:val="0"/>
      <w:marBottom w:val="0"/>
      <w:divBdr>
        <w:top w:val="none" w:sz="0" w:space="0" w:color="auto"/>
        <w:left w:val="none" w:sz="0" w:space="0" w:color="auto"/>
        <w:bottom w:val="none" w:sz="0" w:space="0" w:color="auto"/>
        <w:right w:val="none" w:sz="0" w:space="0" w:color="auto"/>
      </w:divBdr>
    </w:div>
    <w:div w:id="357581518">
      <w:bodyDiv w:val="1"/>
      <w:marLeft w:val="0"/>
      <w:marRight w:val="0"/>
      <w:marTop w:val="0"/>
      <w:marBottom w:val="0"/>
      <w:divBdr>
        <w:top w:val="none" w:sz="0" w:space="0" w:color="auto"/>
        <w:left w:val="none" w:sz="0" w:space="0" w:color="auto"/>
        <w:bottom w:val="none" w:sz="0" w:space="0" w:color="auto"/>
        <w:right w:val="none" w:sz="0" w:space="0" w:color="auto"/>
      </w:divBdr>
    </w:div>
    <w:div w:id="375079674">
      <w:bodyDiv w:val="1"/>
      <w:marLeft w:val="0"/>
      <w:marRight w:val="0"/>
      <w:marTop w:val="0"/>
      <w:marBottom w:val="0"/>
      <w:divBdr>
        <w:top w:val="none" w:sz="0" w:space="0" w:color="auto"/>
        <w:left w:val="none" w:sz="0" w:space="0" w:color="auto"/>
        <w:bottom w:val="none" w:sz="0" w:space="0" w:color="auto"/>
        <w:right w:val="none" w:sz="0" w:space="0" w:color="auto"/>
      </w:divBdr>
    </w:div>
    <w:div w:id="377240039">
      <w:bodyDiv w:val="1"/>
      <w:marLeft w:val="0"/>
      <w:marRight w:val="0"/>
      <w:marTop w:val="0"/>
      <w:marBottom w:val="0"/>
      <w:divBdr>
        <w:top w:val="none" w:sz="0" w:space="0" w:color="auto"/>
        <w:left w:val="none" w:sz="0" w:space="0" w:color="auto"/>
        <w:bottom w:val="none" w:sz="0" w:space="0" w:color="auto"/>
        <w:right w:val="none" w:sz="0" w:space="0" w:color="auto"/>
      </w:divBdr>
    </w:div>
    <w:div w:id="393356479">
      <w:bodyDiv w:val="1"/>
      <w:marLeft w:val="0"/>
      <w:marRight w:val="0"/>
      <w:marTop w:val="0"/>
      <w:marBottom w:val="0"/>
      <w:divBdr>
        <w:top w:val="none" w:sz="0" w:space="0" w:color="auto"/>
        <w:left w:val="none" w:sz="0" w:space="0" w:color="auto"/>
        <w:bottom w:val="none" w:sz="0" w:space="0" w:color="auto"/>
        <w:right w:val="none" w:sz="0" w:space="0" w:color="auto"/>
      </w:divBdr>
    </w:div>
    <w:div w:id="409353161">
      <w:bodyDiv w:val="1"/>
      <w:marLeft w:val="0"/>
      <w:marRight w:val="0"/>
      <w:marTop w:val="0"/>
      <w:marBottom w:val="0"/>
      <w:divBdr>
        <w:top w:val="none" w:sz="0" w:space="0" w:color="auto"/>
        <w:left w:val="none" w:sz="0" w:space="0" w:color="auto"/>
        <w:bottom w:val="none" w:sz="0" w:space="0" w:color="auto"/>
        <w:right w:val="none" w:sz="0" w:space="0" w:color="auto"/>
      </w:divBdr>
    </w:div>
    <w:div w:id="418329564">
      <w:bodyDiv w:val="1"/>
      <w:marLeft w:val="0"/>
      <w:marRight w:val="0"/>
      <w:marTop w:val="0"/>
      <w:marBottom w:val="0"/>
      <w:divBdr>
        <w:top w:val="none" w:sz="0" w:space="0" w:color="auto"/>
        <w:left w:val="none" w:sz="0" w:space="0" w:color="auto"/>
        <w:bottom w:val="none" w:sz="0" w:space="0" w:color="auto"/>
        <w:right w:val="none" w:sz="0" w:space="0" w:color="auto"/>
      </w:divBdr>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56024456">
      <w:bodyDiv w:val="1"/>
      <w:marLeft w:val="0"/>
      <w:marRight w:val="0"/>
      <w:marTop w:val="0"/>
      <w:marBottom w:val="0"/>
      <w:divBdr>
        <w:top w:val="none" w:sz="0" w:space="0" w:color="auto"/>
        <w:left w:val="none" w:sz="0" w:space="0" w:color="auto"/>
        <w:bottom w:val="none" w:sz="0" w:space="0" w:color="auto"/>
        <w:right w:val="none" w:sz="0" w:space="0" w:color="auto"/>
      </w:divBdr>
    </w:div>
    <w:div w:id="461852866">
      <w:bodyDiv w:val="1"/>
      <w:marLeft w:val="0"/>
      <w:marRight w:val="0"/>
      <w:marTop w:val="0"/>
      <w:marBottom w:val="0"/>
      <w:divBdr>
        <w:top w:val="none" w:sz="0" w:space="0" w:color="auto"/>
        <w:left w:val="none" w:sz="0" w:space="0" w:color="auto"/>
        <w:bottom w:val="none" w:sz="0" w:space="0" w:color="auto"/>
        <w:right w:val="none" w:sz="0" w:space="0" w:color="auto"/>
      </w:divBdr>
    </w:div>
    <w:div w:id="475143305">
      <w:bodyDiv w:val="1"/>
      <w:marLeft w:val="0"/>
      <w:marRight w:val="0"/>
      <w:marTop w:val="0"/>
      <w:marBottom w:val="0"/>
      <w:divBdr>
        <w:top w:val="none" w:sz="0" w:space="0" w:color="auto"/>
        <w:left w:val="none" w:sz="0" w:space="0" w:color="auto"/>
        <w:bottom w:val="none" w:sz="0" w:space="0" w:color="auto"/>
        <w:right w:val="none" w:sz="0" w:space="0" w:color="auto"/>
      </w:divBdr>
    </w:div>
    <w:div w:id="481122646">
      <w:bodyDiv w:val="1"/>
      <w:marLeft w:val="0"/>
      <w:marRight w:val="0"/>
      <w:marTop w:val="0"/>
      <w:marBottom w:val="0"/>
      <w:divBdr>
        <w:top w:val="none" w:sz="0" w:space="0" w:color="auto"/>
        <w:left w:val="none" w:sz="0" w:space="0" w:color="auto"/>
        <w:bottom w:val="none" w:sz="0" w:space="0" w:color="auto"/>
        <w:right w:val="none" w:sz="0" w:space="0" w:color="auto"/>
      </w:divBdr>
    </w:div>
    <w:div w:id="512502250">
      <w:bodyDiv w:val="1"/>
      <w:marLeft w:val="0"/>
      <w:marRight w:val="0"/>
      <w:marTop w:val="0"/>
      <w:marBottom w:val="0"/>
      <w:divBdr>
        <w:top w:val="none" w:sz="0" w:space="0" w:color="auto"/>
        <w:left w:val="none" w:sz="0" w:space="0" w:color="auto"/>
        <w:bottom w:val="none" w:sz="0" w:space="0" w:color="auto"/>
        <w:right w:val="none" w:sz="0" w:space="0" w:color="auto"/>
      </w:divBdr>
    </w:div>
    <w:div w:id="542713013">
      <w:bodyDiv w:val="1"/>
      <w:marLeft w:val="0"/>
      <w:marRight w:val="0"/>
      <w:marTop w:val="0"/>
      <w:marBottom w:val="0"/>
      <w:divBdr>
        <w:top w:val="none" w:sz="0" w:space="0" w:color="auto"/>
        <w:left w:val="none" w:sz="0" w:space="0" w:color="auto"/>
        <w:bottom w:val="none" w:sz="0" w:space="0" w:color="auto"/>
        <w:right w:val="none" w:sz="0" w:space="0" w:color="auto"/>
      </w:divBdr>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561983644">
      <w:bodyDiv w:val="1"/>
      <w:marLeft w:val="0"/>
      <w:marRight w:val="0"/>
      <w:marTop w:val="0"/>
      <w:marBottom w:val="0"/>
      <w:divBdr>
        <w:top w:val="none" w:sz="0" w:space="0" w:color="auto"/>
        <w:left w:val="none" w:sz="0" w:space="0" w:color="auto"/>
        <w:bottom w:val="none" w:sz="0" w:space="0" w:color="auto"/>
        <w:right w:val="none" w:sz="0" w:space="0" w:color="auto"/>
      </w:divBdr>
    </w:div>
    <w:div w:id="583223306">
      <w:bodyDiv w:val="1"/>
      <w:marLeft w:val="0"/>
      <w:marRight w:val="0"/>
      <w:marTop w:val="0"/>
      <w:marBottom w:val="0"/>
      <w:divBdr>
        <w:top w:val="none" w:sz="0" w:space="0" w:color="auto"/>
        <w:left w:val="none" w:sz="0" w:space="0" w:color="auto"/>
        <w:bottom w:val="none" w:sz="0" w:space="0" w:color="auto"/>
        <w:right w:val="none" w:sz="0" w:space="0" w:color="auto"/>
      </w:divBdr>
    </w:div>
    <w:div w:id="617641409">
      <w:bodyDiv w:val="1"/>
      <w:marLeft w:val="0"/>
      <w:marRight w:val="0"/>
      <w:marTop w:val="0"/>
      <w:marBottom w:val="0"/>
      <w:divBdr>
        <w:top w:val="none" w:sz="0" w:space="0" w:color="auto"/>
        <w:left w:val="none" w:sz="0" w:space="0" w:color="auto"/>
        <w:bottom w:val="none" w:sz="0" w:space="0" w:color="auto"/>
        <w:right w:val="none" w:sz="0" w:space="0" w:color="auto"/>
      </w:divBdr>
    </w:div>
    <w:div w:id="622541178">
      <w:bodyDiv w:val="1"/>
      <w:marLeft w:val="0"/>
      <w:marRight w:val="0"/>
      <w:marTop w:val="0"/>
      <w:marBottom w:val="0"/>
      <w:divBdr>
        <w:top w:val="none" w:sz="0" w:space="0" w:color="auto"/>
        <w:left w:val="none" w:sz="0" w:space="0" w:color="auto"/>
        <w:bottom w:val="none" w:sz="0" w:space="0" w:color="auto"/>
        <w:right w:val="none" w:sz="0" w:space="0" w:color="auto"/>
      </w:divBdr>
    </w:div>
    <w:div w:id="627245780">
      <w:bodyDiv w:val="1"/>
      <w:marLeft w:val="0"/>
      <w:marRight w:val="0"/>
      <w:marTop w:val="0"/>
      <w:marBottom w:val="0"/>
      <w:divBdr>
        <w:top w:val="none" w:sz="0" w:space="0" w:color="auto"/>
        <w:left w:val="none" w:sz="0" w:space="0" w:color="auto"/>
        <w:bottom w:val="none" w:sz="0" w:space="0" w:color="auto"/>
        <w:right w:val="none" w:sz="0" w:space="0" w:color="auto"/>
      </w:divBdr>
    </w:div>
    <w:div w:id="668598460">
      <w:bodyDiv w:val="1"/>
      <w:marLeft w:val="0"/>
      <w:marRight w:val="0"/>
      <w:marTop w:val="0"/>
      <w:marBottom w:val="0"/>
      <w:divBdr>
        <w:top w:val="none" w:sz="0" w:space="0" w:color="auto"/>
        <w:left w:val="none" w:sz="0" w:space="0" w:color="auto"/>
        <w:bottom w:val="none" w:sz="0" w:space="0" w:color="auto"/>
        <w:right w:val="none" w:sz="0" w:space="0" w:color="auto"/>
      </w:divBdr>
    </w:div>
    <w:div w:id="691414434">
      <w:bodyDiv w:val="1"/>
      <w:marLeft w:val="0"/>
      <w:marRight w:val="0"/>
      <w:marTop w:val="0"/>
      <w:marBottom w:val="0"/>
      <w:divBdr>
        <w:top w:val="none" w:sz="0" w:space="0" w:color="auto"/>
        <w:left w:val="none" w:sz="0" w:space="0" w:color="auto"/>
        <w:bottom w:val="none" w:sz="0" w:space="0" w:color="auto"/>
        <w:right w:val="none" w:sz="0" w:space="0" w:color="auto"/>
      </w:divBdr>
    </w:div>
    <w:div w:id="718241007">
      <w:bodyDiv w:val="1"/>
      <w:marLeft w:val="0"/>
      <w:marRight w:val="0"/>
      <w:marTop w:val="0"/>
      <w:marBottom w:val="0"/>
      <w:divBdr>
        <w:top w:val="none" w:sz="0" w:space="0" w:color="auto"/>
        <w:left w:val="none" w:sz="0" w:space="0" w:color="auto"/>
        <w:bottom w:val="none" w:sz="0" w:space="0" w:color="auto"/>
        <w:right w:val="none" w:sz="0" w:space="0" w:color="auto"/>
      </w:divBdr>
    </w:div>
    <w:div w:id="734357931">
      <w:bodyDiv w:val="1"/>
      <w:marLeft w:val="0"/>
      <w:marRight w:val="0"/>
      <w:marTop w:val="0"/>
      <w:marBottom w:val="0"/>
      <w:divBdr>
        <w:top w:val="none" w:sz="0" w:space="0" w:color="auto"/>
        <w:left w:val="none" w:sz="0" w:space="0" w:color="auto"/>
        <w:bottom w:val="none" w:sz="0" w:space="0" w:color="auto"/>
        <w:right w:val="none" w:sz="0" w:space="0" w:color="auto"/>
      </w:divBdr>
    </w:div>
    <w:div w:id="746994654">
      <w:bodyDiv w:val="1"/>
      <w:marLeft w:val="0"/>
      <w:marRight w:val="0"/>
      <w:marTop w:val="0"/>
      <w:marBottom w:val="0"/>
      <w:divBdr>
        <w:top w:val="none" w:sz="0" w:space="0" w:color="auto"/>
        <w:left w:val="none" w:sz="0" w:space="0" w:color="auto"/>
        <w:bottom w:val="none" w:sz="0" w:space="0" w:color="auto"/>
        <w:right w:val="none" w:sz="0" w:space="0" w:color="auto"/>
      </w:divBdr>
    </w:div>
    <w:div w:id="750348919">
      <w:bodyDiv w:val="1"/>
      <w:marLeft w:val="0"/>
      <w:marRight w:val="0"/>
      <w:marTop w:val="0"/>
      <w:marBottom w:val="0"/>
      <w:divBdr>
        <w:top w:val="none" w:sz="0" w:space="0" w:color="auto"/>
        <w:left w:val="none" w:sz="0" w:space="0" w:color="auto"/>
        <w:bottom w:val="none" w:sz="0" w:space="0" w:color="auto"/>
        <w:right w:val="none" w:sz="0" w:space="0" w:color="auto"/>
      </w:divBdr>
    </w:div>
    <w:div w:id="755320763">
      <w:bodyDiv w:val="1"/>
      <w:marLeft w:val="0"/>
      <w:marRight w:val="0"/>
      <w:marTop w:val="0"/>
      <w:marBottom w:val="0"/>
      <w:divBdr>
        <w:top w:val="none" w:sz="0" w:space="0" w:color="auto"/>
        <w:left w:val="none" w:sz="0" w:space="0" w:color="auto"/>
        <w:bottom w:val="none" w:sz="0" w:space="0" w:color="auto"/>
        <w:right w:val="none" w:sz="0" w:space="0" w:color="auto"/>
      </w:divBdr>
    </w:div>
    <w:div w:id="763108755">
      <w:bodyDiv w:val="1"/>
      <w:marLeft w:val="0"/>
      <w:marRight w:val="0"/>
      <w:marTop w:val="0"/>
      <w:marBottom w:val="0"/>
      <w:divBdr>
        <w:top w:val="none" w:sz="0" w:space="0" w:color="auto"/>
        <w:left w:val="none" w:sz="0" w:space="0" w:color="auto"/>
        <w:bottom w:val="none" w:sz="0" w:space="0" w:color="auto"/>
        <w:right w:val="none" w:sz="0" w:space="0" w:color="auto"/>
      </w:divBdr>
    </w:div>
    <w:div w:id="768816838">
      <w:bodyDiv w:val="1"/>
      <w:marLeft w:val="0"/>
      <w:marRight w:val="0"/>
      <w:marTop w:val="0"/>
      <w:marBottom w:val="0"/>
      <w:divBdr>
        <w:top w:val="none" w:sz="0" w:space="0" w:color="auto"/>
        <w:left w:val="none" w:sz="0" w:space="0" w:color="auto"/>
        <w:bottom w:val="none" w:sz="0" w:space="0" w:color="auto"/>
        <w:right w:val="none" w:sz="0" w:space="0" w:color="auto"/>
      </w:divBdr>
    </w:div>
    <w:div w:id="772240101">
      <w:bodyDiv w:val="1"/>
      <w:marLeft w:val="0"/>
      <w:marRight w:val="0"/>
      <w:marTop w:val="0"/>
      <w:marBottom w:val="0"/>
      <w:divBdr>
        <w:top w:val="none" w:sz="0" w:space="0" w:color="auto"/>
        <w:left w:val="none" w:sz="0" w:space="0" w:color="auto"/>
        <w:bottom w:val="none" w:sz="0" w:space="0" w:color="auto"/>
        <w:right w:val="none" w:sz="0" w:space="0" w:color="auto"/>
      </w:divBdr>
    </w:div>
    <w:div w:id="775910850">
      <w:bodyDiv w:val="1"/>
      <w:marLeft w:val="0"/>
      <w:marRight w:val="0"/>
      <w:marTop w:val="0"/>
      <w:marBottom w:val="0"/>
      <w:divBdr>
        <w:top w:val="none" w:sz="0" w:space="0" w:color="auto"/>
        <w:left w:val="none" w:sz="0" w:space="0" w:color="auto"/>
        <w:bottom w:val="none" w:sz="0" w:space="0" w:color="auto"/>
        <w:right w:val="none" w:sz="0" w:space="0" w:color="auto"/>
      </w:divBdr>
    </w:div>
    <w:div w:id="776217300">
      <w:bodyDiv w:val="1"/>
      <w:marLeft w:val="0"/>
      <w:marRight w:val="0"/>
      <w:marTop w:val="0"/>
      <w:marBottom w:val="0"/>
      <w:divBdr>
        <w:top w:val="none" w:sz="0" w:space="0" w:color="auto"/>
        <w:left w:val="none" w:sz="0" w:space="0" w:color="auto"/>
        <w:bottom w:val="none" w:sz="0" w:space="0" w:color="auto"/>
        <w:right w:val="none" w:sz="0" w:space="0" w:color="auto"/>
      </w:divBdr>
    </w:div>
    <w:div w:id="779884504">
      <w:bodyDiv w:val="1"/>
      <w:marLeft w:val="0"/>
      <w:marRight w:val="0"/>
      <w:marTop w:val="0"/>
      <w:marBottom w:val="0"/>
      <w:divBdr>
        <w:top w:val="none" w:sz="0" w:space="0" w:color="auto"/>
        <w:left w:val="none" w:sz="0" w:space="0" w:color="auto"/>
        <w:bottom w:val="none" w:sz="0" w:space="0" w:color="auto"/>
        <w:right w:val="none" w:sz="0" w:space="0" w:color="auto"/>
      </w:divBdr>
    </w:div>
    <w:div w:id="831528596">
      <w:bodyDiv w:val="1"/>
      <w:marLeft w:val="0"/>
      <w:marRight w:val="0"/>
      <w:marTop w:val="0"/>
      <w:marBottom w:val="0"/>
      <w:divBdr>
        <w:top w:val="none" w:sz="0" w:space="0" w:color="auto"/>
        <w:left w:val="none" w:sz="0" w:space="0" w:color="auto"/>
        <w:bottom w:val="none" w:sz="0" w:space="0" w:color="auto"/>
        <w:right w:val="none" w:sz="0" w:space="0" w:color="auto"/>
      </w:divBdr>
    </w:div>
    <w:div w:id="843008212">
      <w:bodyDiv w:val="1"/>
      <w:marLeft w:val="0"/>
      <w:marRight w:val="0"/>
      <w:marTop w:val="0"/>
      <w:marBottom w:val="0"/>
      <w:divBdr>
        <w:top w:val="none" w:sz="0" w:space="0" w:color="auto"/>
        <w:left w:val="none" w:sz="0" w:space="0" w:color="auto"/>
        <w:bottom w:val="none" w:sz="0" w:space="0" w:color="auto"/>
        <w:right w:val="none" w:sz="0" w:space="0" w:color="auto"/>
      </w:divBdr>
    </w:div>
    <w:div w:id="880362927">
      <w:bodyDiv w:val="1"/>
      <w:marLeft w:val="0"/>
      <w:marRight w:val="0"/>
      <w:marTop w:val="0"/>
      <w:marBottom w:val="0"/>
      <w:divBdr>
        <w:top w:val="none" w:sz="0" w:space="0" w:color="auto"/>
        <w:left w:val="none" w:sz="0" w:space="0" w:color="auto"/>
        <w:bottom w:val="none" w:sz="0" w:space="0" w:color="auto"/>
        <w:right w:val="none" w:sz="0" w:space="0" w:color="auto"/>
      </w:divBdr>
    </w:div>
    <w:div w:id="898326636">
      <w:bodyDiv w:val="1"/>
      <w:marLeft w:val="0"/>
      <w:marRight w:val="0"/>
      <w:marTop w:val="0"/>
      <w:marBottom w:val="0"/>
      <w:divBdr>
        <w:top w:val="none" w:sz="0" w:space="0" w:color="auto"/>
        <w:left w:val="none" w:sz="0" w:space="0" w:color="auto"/>
        <w:bottom w:val="none" w:sz="0" w:space="0" w:color="auto"/>
        <w:right w:val="none" w:sz="0" w:space="0" w:color="auto"/>
      </w:divBdr>
    </w:div>
    <w:div w:id="903292802">
      <w:bodyDiv w:val="1"/>
      <w:marLeft w:val="0"/>
      <w:marRight w:val="0"/>
      <w:marTop w:val="0"/>
      <w:marBottom w:val="0"/>
      <w:divBdr>
        <w:top w:val="none" w:sz="0" w:space="0" w:color="auto"/>
        <w:left w:val="none" w:sz="0" w:space="0" w:color="auto"/>
        <w:bottom w:val="none" w:sz="0" w:space="0" w:color="auto"/>
        <w:right w:val="none" w:sz="0" w:space="0" w:color="auto"/>
      </w:divBdr>
    </w:div>
    <w:div w:id="904342395">
      <w:bodyDiv w:val="1"/>
      <w:marLeft w:val="0"/>
      <w:marRight w:val="0"/>
      <w:marTop w:val="0"/>
      <w:marBottom w:val="0"/>
      <w:divBdr>
        <w:top w:val="none" w:sz="0" w:space="0" w:color="auto"/>
        <w:left w:val="none" w:sz="0" w:space="0" w:color="auto"/>
        <w:bottom w:val="none" w:sz="0" w:space="0" w:color="auto"/>
        <w:right w:val="none" w:sz="0" w:space="0" w:color="auto"/>
      </w:divBdr>
    </w:div>
    <w:div w:id="932974473">
      <w:bodyDiv w:val="1"/>
      <w:marLeft w:val="0"/>
      <w:marRight w:val="0"/>
      <w:marTop w:val="0"/>
      <w:marBottom w:val="0"/>
      <w:divBdr>
        <w:top w:val="none" w:sz="0" w:space="0" w:color="auto"/>
        <w:left w:val="none" w:sz="0" w:space="0" w:color="auto"/>
        <w:bottom w:val="none" w:sz="0" w:space="0" w:color="auto"/>
        <w:right w:val="none" w:sz="0" w:space="0" w:color="auto"/>
      </w:divBdr>
    </w:div>
    <w:div w:id="941111960">
      <w:bodyDiv w:val="1"/>
      <w:marLeft w:val="0"/>
      <w:marRight w:val="0"/>
      <w:marTop w:val="0"/>
      <w:marBottom w:val="0"/>
      <w:divBdr>
        <w:top w:val="none" w:sz="0" w:space="0" w:color="auto"/>
        <w:left w:val="none" w:sz="0" w:space="0" w:color="auto"/>
        <w:bottom w:val="none" w:sz="0" w:space="0" w:color="auto"/>
        <w:right w:val="none" w:sz="0" w:space="0" w:color="auto"/>
      </w:divBdr>
    </w:div>
    <w:div w:id="950014643">
      <w:bodyDiv w:val="1"/>
      <w:marLeft w:val="0"/>
      <w:marRight w:val="0"/>
      <w:marTop w:val="0"/>
      <w:marBottom w:val="0"/>
      <w:divBdr>
        <w:top w:val="none" w:sz="0" w:space="0" w:color="auto"/>
        <w:left w:val="none" w:sz="0" w:space="0" w:color="auto"/>
        <w:bottom w:val="none" w:sz="0" w:space="0" w:color="auto"/>
        <w:right w:val="none" w:sz="0" w:space="0" w:color="auto"/>
      </w:divBdr>
    </w:div>
    <w:div w:id="950863075">
      <w:bodyDiv w:val="1"/>
      <w:marLeft w:val="0"/>
      <w:marRight w:val="0"/>
      <w:marTop w:val="0"/>
      <w:marBottom w:val="0"/>
      <w:divBdr>
        <w:top w:val="none" w:sz="0" w:space="0" w:color="auto"/>
        <w:left w:val="none" w:sz="0" w:space="0" w:color="auto"/>
        <w:bottom w:val="none" w:sz="0" w:space="0" w:color="auto"/>
        <w:right w:val="none" w:sz="0" w:space="0" w:color="auto"/>
      </w:divBdr>
    </w:div>
    <w:div w:id="954094610">
      <w:bodyDiv w:val="1"/>
      <w:marLeft w:val="0"/>
      <w:marRight w:val="0"/>
      <w:marTop w:val="0"/>
      <w:marBottom w:val="0"/>
      <w:divBdr>
        <w:top w:val="none" w:sz="0" w:space="0" w:color="auto"/>
        <w:left w:val="none" w:sz="0" w:space="0" w:color="auto"/>
        <w:bottom w:val="none" w:sz="0" w:space="0" w:color="auto"/>
        <w:right w:val="none" w:sz="0" w:space="0" w:color="auto"/>
      </w:divBdr>
    </w:div>
    <w:div w:id="970745023">
      <w:bodyDiv w:val="1"/>
      <w:marLeft w:val="0"/>
      <w:marRight w:val="0"/>
      <w:marTop w:val="0"/>
      <w:marBottom w:val="0"/>
      <w:divBdr>
        <w:top w:val="none" w:sz="0" w:space="0" w:color="auto"/>
        <w:left w:val="none" w:sz="0" w:space="0" w:color="auto"/>
        <w:bottom w:val="none" w:sz="0" w:space="0" w:color="auto"/>
        <w:right w:val="none" w:sz="0" w:space="0" w:color="auto"/>
      </w:divBdr>
    </w:div>
    <w:div w:id="986207152">
      <w:bodyDiv w:val="1"/>
      <w:marLeft w:val="0"/>
      <w:marRight w:val="0"/>
      <w:marTop w:val="0"/>
      <w:marBottom w:val="0"/>
      <w:divBdr>
        <w:top w:val="none" w:sz="0" w:space="0" w:color="auto"/>
        <w:left w:val="none" w:sz="0" w:space="0" w:color="auto"/>
        <w:bottom w:val="none" w:sz="0" w:space="0" w:color="auto"/>
        <w:right w:val="none" w:sz="0" w:space="0" w:color="auto"/>
      </w:divBdr>
    </w:div>
    <w:div w:id="1010372045">
      <w:bodyDiv w:val="1"/>
      <w:marLeft w:val="0"/>
      <w:marRight w:val="0"/>
      <w:marTop w:val="0"/>
      <w:marBottom w:val="0"/>
      <w:divBdr>
        <w:top w:val="none" w:sz="0" w:space="0" w:color="auto"/>
        <w:left w:val="none" w:sz="0" w:space="0" w:color="auto"/>
        <w:bottom w:val="none" w:sz="0" w:space="0" w:color="auto"/>
        <w:right w:val="none" w:sz="0" w:space="0" w:color="auto"/>
      </w:divBdr>
    </w:div>
    <w:div w:id="1031762119">
      <w:bodyDiv w:val="1"/>
      <w:marLeft w:val="0"/>
      <w:marRight w:val="0"/>
      <w:marTop w:val="0"/>
      <w:marBottom w:val="0"/>
      <w:divBdr>
        <w:top w:val="none" w:sz="0" w:space="0" w:color="auto"/>
        <w:left w:val="none" w:sz="0" w:space="0" w:color="auto"/>
        <w:bottom w:val="none" w:sz="0" w:space="0" w:color="auto"/>
        <w:right w:val="none" w:sz="0" w:space="0" w:color="auto"/>
      </w:divBdr>
    </w:div>
    <w:div w:id="1051467831">
      <w:bodyDiv w:val="1"/>
      <w:marLeft w:val="0"/>
      <w:marRight w:val="0"/>
      <w:marTop w:val="0"/>
      <w:marBottom w:val="0"/>
      <w:divBdr>
        <w:top w:val="none" w:sz="0" w:space="0" w:color="auto"/>
        <w:left w:val="none" w:sz="0" w:space="0" w:color="auto"/>
        <w:bottom w:val="none" w:sz="0" w:space="0" w:color="auto"/>
        <w:right w:val="none" w:sz="0" w:space="0" w:color="auto"/>
      </w:divBdr>
    </w:div>
    <w:div w:id="1059128393">
      <w:bodyDiv w:val="1"/>
      <w:marLeft w:val="0"/>
      <w:marRight w:val="0"/>
      <w:marTop w:val="0"/>
      <w:marBottom w:val="0"/>
      <w:divBdr>
        <w:top w:val="none" w:sz="0" w:space="0" w:color="auto"/>
        <w:left w:val="none" w:sz="0" w:space="0" w:color="auto"/>
        <w:bottom w:val="none" w:sz="0" w:space="0" w:color="auto"/>
        <w:right w:val="none" w:sz="0" w:space="0" w:color="auto"/>
      </w:divBdr>
    </w:div>
    <w:div w:id="1066147598">
      <w:bodyDiv w:val="1"/>
      <w:marLeft w:val="0"/>
      <w:marRight w:val="0"/>
      <w:marTop w:val="0"/>
      <w:marBottom w:val="0"/>
      <w:divBdr>
        <w:top w:val="none" w:sz="0" w:space="0" w:color="auto"/>
        <w:left w:val="none" w:sz="0" w:space="0" w:color="auto"/>
        <w:bottom w:val="none" w:sz="0" w:space="0" w:color="auto"/>
        <w:right w:val="none" w:sz="0" w:space="0" w:color="auto"/>
      </w:divBdr>
    </w:div>
    <w:div w:id="1072123773">
      <w:bodyDiv w:val="1"/>
      <w:marLeft w:val="0"/>
      <w:marRight w:val="0"/>
      <w:marTop w:val="0"/>
      <w:marBottom w:val="0"/>
      <w:divBdr>
        <w:top w:val="none" w:sz="0" w:space="0" w:color="auto"/>
        <w:left w:val="none" w:sz="0" w:space="0" w:color="auto"/>
        <w:bottom w:val="none" w:sz="0" w:space="0" w:color="auto"/>
        <w:right w:val="none" w:sz="0" w:space="0" w:color="auto"/>
      </w:divBdr>
      <w:divsChild>
        <w:div w:id="855730252">
          <w:marLeft w:val="0"/>
          <w:marRight w:val="0"/>
          <w:marTop w:val="0"/>
          <w:marBottom w:val="0"/>
          <w:divBdr>
            <w:top w:val="none" w:sz="0" w:space="0" w:color="auto"/>
            <w:left w:val="none" w:sz="0" w:space="0" w:color="auto"/>
            <w:bottom w:val="none" w:sz="0" w:space="0" w:color="auto"/>
            <w:right w:val="none" w:sz="0" w:space="0" w:color="auto"/>
          </w:divBdr>
          <w:divsChild>
            <w:div w:id="796148799">
              <w:marLeft w:val="150"/>
              <w:marRight w:val="150"/>
              <w:marTop w:val="150"/>
              <w:marBottom w:val="0"/>
              <w:divBdr>
                <w:top w:val="none" w:sz="0" w:space="0" w:color="auto"/>
                <w:left w:val="none" w:sz="0" w:space="0" w:color="auto"/>
                <w:bottom w:val="none" w:sz="0" w:space="0" w:color="auto"/>
                <w:right w:val="none" w:sz="0" w:space="0" w:color="auto"/>
              </w:divBdr>
              <w:divsChild>
                <w:div w:id="1608778984">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114205074">
      <w:bodyDiv w:val="1"/>
      <w:marLeft w:val="0"/>
      <w:marRight w:val="0"/>
      <w:marTop w:val="0"/>
      <w:marBottom w:val="0"/>
      <w:divBdr>
        <w:top w:val="none" w:sz="0" w:space="0" w:color="auto"/>
        <w:left w:val="none" w:sz="0" w:space="0" w:color="auto"/>
        <w:bottom w:val="none" w:sz="0" w:space="0" w:color="auto"/>
        <w:right w:val="none" w:sz="0" w:space="0" w:color="auto"/>
      </w:divBdr>
    </w:div>
    <w:div w:id="1116024889">
      <w:bodyDiv w:val="1"/>
      <w:marLeft w:val="0"/>
      <w:marRight w:val="0"/>
      <w:marTop w:val="0"/>
      <w:marBottom w:val="0"/>
      <w:divBdr>
        <w:top w:val="none" w:sz="0" w:space="0" w:color="auto"/>
        <w:left w:val="none" w:sz="0" w:space="0" w:color="auto"/>
        <w:bottom w:val="none" w:sz="0" w:space="0" w:color="auto"/>
        <w:right w:val="none" w:sz="0" w:space="0" w:color="auto"/>
      </w:divBdr>
    </w:div>
    <w:div w:id="1140927607">
      <w:bodyDiv w:val="1"/>
      <w:marLeft w:val="0"/>
      <w:marRight w:val="0"/>
      <w:marTop w:val="0"/>
      <w:marBottom w:val="0"/>
      <w:divBdr>
        <w:top w:val="none" w:sz="0" w:space="0" w:color="auto"/>
        <w:left w:val="none" w:sz="0" w:space="0" w:color="auto"/>
        <w:bottom w:val="none" w:sz="0" w:space="0" w:color="auto"/>
        <w:right w:val="none" w:sz="0" w:space="0" w:color="auto"/>
      </w:divBdr>
    </w:div>
    <w:div w:id="1144851338">
      <w:bodyDiv w:val="1"/>
      <w:marLeft w:val="0"/>
      <w:marRight w:val="0"/>
      <w:marTop w:val="0"/>
      <w:marBottom w:val="0"/>
      <w:divBdr>
        <w:top w:val="none" w:sz="0" w:space="0" w:color="auto"/>
        <w:left w:val="none" w:sz="0" w:space="0" w:color="auto"/>
        <w:bottom w:val="none" w:sz="0" w:space="0" w:color="auto"/>
        <w:right w:val="none" w:sz="0" w:space="0" w:color="auto"/>
      </w:divBdr>
    </w:div>
    <w:div w:id="1175730266">
      <w:bodyDiv w:val="1"/>
      <w:marLeft w:val="0"/>
      <w:marRight w:val="0"/>
      <w:marTop w:val="0"/>
      <w:marBottom w:val="0"/>
      <w:divBdr>
        <w:top w:val="none" w:sz="0" w:space="0" w:color="auto"/>
        <w:left w:val="none" w:sz="0" w:space="0" w:color="auto"/>
        <w:bottom w:val="none" w:sz="0" w:space="0" w:color="auto"/>
        <w:right w:val="none" w:sz="0" w:space="0" w:color="auto"/>
      </w:divBdr>
    </w:div>
    <w:div w:id="1218319578">
      <w:bodyDiv w:val="1"/>
      <w:marLeft w:val="0"/>
      <w:marRight w:val="0"/>
      <w:marTop w:val="0"/>
      <w:marBottom w:val="0"/>
      <w:divBdr>
        <w:top w:val="none" w:sz="0" w:space="0" w:color="auto"/>
        <w:left w:val="none" w:sz="0" w:space="0" w:color="auto"/>
        <w:bottom w:val="none" w:sz="0" w:space="0" w:color="auto"/>
        <w:right w:val="none" w:sz="0" w:space="0" w:color="auto"/>
      </w:divBdr>
    </w:div>
    <w:div w:id="1219899460">
      <w:bodyDiv w:val="1"/>
      <w:marLeft w:val="0"/>
      <w:marRight w:val="0"/>
      <w:marTop w:val="0"/>
      <w:marBottom w:val="0"/>
      <w:divBdr>
        <w:top w:val="none" w:sz="0" w:space="0" w:color="auto"/>
        <w:left w:val="none" w:sz="0" w:space="0" w:color="auto"/>
        <w:bottom w:val="none" w:sz="0" w:space="0" w:color="auto"/>
        <w:right w:val="none" w:sz="0" w:space="0" w:color="auto"/>
      </w:divBdr>
    </w:div>
    <w:div w:id="1223515775">
      <w:bodyDiv w:val="1"/>
      <w:marLeft w:val="0"/>
      <w:marRight w:val="0"/>
      <w:marTop w:val="0"/>
      <w:marBottom w:val="0"/>
      <w:divBdr>
        <w:top w:val="none" w:sz="0" w:space="0" w:color="auto"/>
        <w:left w:val="none" w:sz="0" w:space="0" w:color="auto"/>
        <w:bottom w:val="none" w:sz="0" w:space="0" w:color="auto"/>
        <w:right w:val="none" w:sz="0" w:space="0" w:color="auto"/>
      </w:divBdr>
    </w:div>
    <w:div w:id="1241525439">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264530928">
      <w:bodyDiv w:val="1"/>
      <w:marLeft w:val="0"/>
      <w:marRight w:val="0"/>
      <w:marTop w:val="0"/>
      <w:marBottom w:val="0"/>
      <w:divBdr>
        <w:top w:val="none" w:sz="0" w:space="0" w:color="auto"/>
        <w:left w:val="none" w:sz="0" w:space="0" w:color="auto"/>
        <w:bottom w:val="none" w:sz="0" w:space="0" w:color="auto"/>
        <w:right w:val="none" w:sz="0" w:space="0" w:color="auto"/>
      </w:divBdr>
    </w:div>
    <w:div w:id="1315648194">
      <w:bodyDiv w:val="1"/>
      <w:marLeft w:val="0"/>
      <w:marRight w:val="0"/>
      <w:marTop w:val="0"/>
      <w:marBottom w:val="0"/>
      <w:divBdr>
        <w:top w:val="none" w:sz="0" w:space="0" w:color="auto"/>
        <w:left w:val="none" w:sz="0" w:space="0" w:color="auto"/>
        <w:bottom w:val="none" w:sz="0" w:space="0" w:color="auto"/>
        <w:right w:val="none" w:sz="0" w:space="0" w:color="auto"/>
      </w:divBdr>
    </w:div>
    <w:div w:id="1322393671">
      <w:bodyDiv w:val="1"/>
      <w:marLeft w:val="0"/>
      <w:marRight w:val="0"/>
      <w:marTop w:val="0"/>
      <w:marBottom w:val="0"/>
      <w:divBdr>
        <w:top w:val="none" w:sz="0" w:space="0" w:color="auto"/>
        <w:left w:val="none" w:sz="0" w:space="0" w:color="auto"/>
        <w:bottom w:val="none" w:sz="0" w:space="0" w:color="auto"/>
        <w:right w:val="none" w:sz="0" w:space="0" w:color="auto"/>
      </w:divBdr>
    </w:div>
    <w:div w:id="1401056057">
      <w:bodyDiv w:val="1"/>
      <w:marLeft w:val="0"/>
      <w:marRight w:val="0"/>
      <w:marTop w:val="0"/>
      <w:marBottom w:val="0"/>
      <w:divBdr>
        <w:top w:val="none" w:sz="0" w:space="0" w:color="auto"/>
        <w:left w:val="none" w:sz="0" w:space="0" w:color="auto"/>
        <w:bottom w:val="none" w:sz="0" w:space="0" w:color="auto"/>
        <w:right w:val="none" w:sz="0" w:space="0" w:color="auto"/>
      </w:divBdr>
    </w:div>
    <w:div w:id="1409038030">
      <w:bodyDiv w:val="1"/>
      <w:marLeft w:val="0"/>
      <w:marRight w:val="0"/>
      <w:marTop w:val="0"/>
      <w:marBottom w:val="0"/>
      <w:divBdr>
        <w:top w:val="none" w:sz="0" w:space="0" w:color="auto"/>
        <w:left w:val="none" w:sz="0" w:space="0" w:color="auto"/>
        <w:bottom w:val="none" w:sz="0" w:space="0" w:color="auto"/>
        <w:right w:val="none" w:sz="0" w:space="0" w:color="auto"/>
      </w:divBdr>
    </w:div>
    <w:div w:id="1464688612">
      <w:bodyDiv w:val="1"/>
      <w:marLeft w:val="0"/>
      <w:marRight w:val="0"/>
      <w:marTop w:val="0"/>
      <w:marBottom w:val="0"/>
      <w:divBdr>
        <w:top w:val="none" w:sz="0" w:space="0" w:color="auto"/>
        <w:left w:val="none" w:sz="0" w:space="0" w:color="auto"/>
        <w:bottom w:val="none" w:sz="0" w:space="0" w:color="auto"/>
        <w:right w:val="none" w:sz="0" w:space="0" w:color="auto"/>
      </w:divBdr>
    </w:div>
    <w:div w:id="1466850497">
      <w:bodyDiv w:val="1"/>
      <w:marLeft w:val="0"/>
      <w:marRight w:val="0"/>
      <w:marTop w:val="0"/>
      <w:marBottom w:val="0"/>
      <w:divBdr>
        <w:top w:val="none" w:sz="0" w:space="0" w:color="auto"/>
        <w:left w:val="none" w:sz="0" w:space="0" w:color="auto"/>
        <w:bottom w:val="none" w:sz="0" w:space="0" w:color="auto"/>
        <w:right w:val="none" w:sz="0" w:space="0" w:color="auto"/>
      </w:divBdr>
    </w:div>
    <w:div w:id="1469469702">
      <w:bodyDiv w:val="1"/>
      <w:marLeft w:val="0"/>
      <w:marRight w:val="0"/>
      <w:marTop w:val="0"/>
      <w:marBottom w:val="0"/>
      <w:divBdr>
        <w:top w:val="none" w:sz="0" w:space="0" w:color="auto"/>
        <w:left w:val="none" w:sz="0" w:space="0" w:color="auto"/>
        <w:bottom w:val="none" w:sz="0" w:space="0" w:color="auto"/>
        <w:right w:val="none" w:sz="0" w:space="0" w:color="auto"/>
      </w:divBdr>
    </w:div>
    <w:div w:id="1494296193">
      <w:bodyDiv w:val="1"/>
      <w:marLeft w:val="0"/>
      <w:marRight w:val="0"/>
      <w:marTop w:val="0"/>
      <w:marBottom w:val="0"/>
      <w:divBdr>
        <w:top w:val="none" w:sz="0" w:space="0" w:color="auto"/>
        <w:left w:val="none" w:sz="0" w:space="0" w:color="auto"/>
        <w:bottom w:val="none" w:sz="0" w:space="0" w:color="auto"/>
        <w:right w:val="none" w:sz="0" w:space="0" w:color="auto"/>
      </w:divBdr>
    </w:div>
    <w:div w:id="1506214474">
      <w:bodyDiv w:val="1"/>
      <w:marLeft w:val="0"/>
      <w:marRight w:val="0"/>
      <w:marTop w:val="0"/>
      <w:marBottom w:val="0"/>
      <w:divBdr>
        <w:top w:val="none" w:sz="0" w:space="0" w:color="auto"/>
        <w:left w:val="none" w:sz="0" w:space="0" w:color="auto"/>
        <w:bottom w:val="none" w:sz="0" w:space="0" w:color="auto"/>
        <w:right w:val="none" w:sz="0" w:space="0" w:color="auto"/>
      </w:divBdr>
    </w:div>
    <w:div w:id="1507481952">
      <w:bodyDiv w:val="1"/>
      <w:marLeft w:val="0"/>
      <w:marRight w:val="0"/>
      <w:marTop w:val="0"/>
      <w:marBottom w:val="0"/>
      <w:divBdr>
        <w:top w:val="none" w:sz="0" w:space="0" w:color="auto"/>
        <w:left w:val="none" w:sz="0" w:space="0" w:color="auto"/>
        <w:bottom w:val="none" w:sz="0" w:space="0" w:color="auto"/>
        <w:right w:val="none" w:sz="0" w:space="0" w:color="auto"/>
      </w:divBdr>
    </w:div>
    <w:div w:id="1519387010">
      <w:bodyDiv w:val="1"/>
      <w:marLeft w:val="0"/>
      <w:marRight w:val="0"/>
      <w:marTop w:val="0"/>
      <w:marBottom w:val="0"/>
      <w:divBdr>
        <w:top w:val="none" w:sz="0" w:space="0" w:color="auto"/>
        <w:left w:val="none" w:sz="0" w:space="0" w:color="auto"/>
        <w:bottom w:val="none" w:sz="0" w:space="0" w:color="auto"/>
        <w:right w:val="none" w:sz="0" w:space="0" w:color="auto"/>
      </w:divBdr>
    </w:div>
    <w:div w:id="1526559997">
      <w:bodyDiv w:val="1"/>
      <w:marLeft w:val="0"/>
      <w:marRight w:val="0"/>
      <w:marTop w:val="0"/>
      <w:marBottom w:val="0"/>
      <w:divBdr>
        <w:top w:val="none" w:sz="0" w:space="0" w:color="auto"/>
        <w:left w:val="none" w:sz="0" w:space="0" w:color="auto"/>
        <w:bottom w:val="none" w:sz="0" w:space="0" w:color="auto"/>
        <w:right w:val="none" w:sz="0" w:space="0" w:color="auto"/>
      </w:divBdr>
    </w:div>
    <w:div w:id="1535921706">
      <w:bodyDiv w:val="1"/>
      <w:marLeft w:val="0"/>
      <w:marRight w:val="0"/>
      <w:marTop w:val="0"/>
      <w:marBottom w:val="0"/>
      <w:divBdr>
        <w:top w:val="none" w:sz="0" w:space="0" w:color="auto"/>
        <w:left w:val="none" w:sz="0" w:space="0" w:color="auto"/>
        <w:bottom w:val="none" w:sz="0" w:space="0" w:color="auto"/>
        <w:right w:val="none" w:sz="0" w:space="0" w:color="auto"/>
      </w:divBdr>
    </w:div>
    <w:div w:id="1554923525">
      <w:bodyDiv w:val="1"/>
      <w:marLeft w:val="0"/>
      <w:marRight w:val="0"/>
      <w:marTop w:val="0"/>
      <w:marBottom w:val="0"/>
      <w:divBdr>
        <w:top w:val="none" w:sz="0" w:space="0" w:color="auto"/>
        <w:left w:val="none" w:sz="0" w:space="0" w:color="auto"/>
        <w:bottom w:val="none" w:sz="0" w:space="0" w:color="auto"/>
        <w:right w:val="none" w:sz="0" w:space="0" w:color="auto"/>
      </w:divBdr>
    </w:div>
    <w:div w:id="1562054088">
      <w:bodyDiv w:val="1"/>
      <w:marLeft w:val="0"/>
      <w:marRight w:val="0"/>
      <w:marTop w:val="0"/>
      <w:marBottom w:val="0"/>
      <w:divBdr>
        <w:top w:val="none" w:sz="0" w:space="0" w:color="auto"/>
        <w:left w:val="none" w:sz="0" w:space="0" w:color="auto"/>
        <w:bottom w:val="none" w:sz="0" w:space="0" w:color="auto"/>
        <w:right w:val="none" w:sz="0" w:space="0" w:color="auto"/>
      </w:divBdr>
    </w:div>
    <w:div w:id="1603340106">
      <w:bodyDiv w:val="1"/>
      <w:marLeft w:val="0"/>
      <w:marRight w:val="0"/>
      <w:marTop w:val="0"/>
      <w:marBottom w:val="0"/>
      <w:divBdr>
        <w:top w:val="none" w:sz="0" w:space="0" w:color="auto"/>
        <w:left w:val="none" w:sz="0" w:space="0" w:color="auto"/>
        <w:bottom w:val="none" w:sz="0" w:space="0" w:color="auto"/>
        <w:right w:val="none" w:sz="0" w:space="0" w:color="auto"/>
      </w:divBdr>
    </w:div>
    <w:div w:id="1607469665">
      <w:bodyDiv w:val="1"/>
      <w:marLeft w:val="0"/>
      <w:marRight w:val="0"/>
      <w:marTop w:val="0"/>
      <w:marBottom w:val="0"/>
      <w:divBdr>
        <w:top w:val="none" w:sz="0" w:space="0" w:color="auto"/>
        <w:left w:val="none" w:sz="0" w:space="0" w:color="auto"/>
        <w:bottom w:val="none" w:sz="0" w:space="0" w:color="auto"/>
        <w:right w:val="none" w:sz="0" w:space="0" w:color="auto"/>
      </w:divBdr>
    </w:div>
    <w:div w:id="1624268623">
      <w:bodyDiv w:val="1"/>
      <w:marLeft w:val="0"/>
      <w:marRight w:val="0"/>
      <w:marTop w:val="0"/>
      <w:marBottom w:val="0"/>
      <w:divBdr>
        <w:top w:val="none" w:sz="0" w:space="0" w:color="auto"/>
        <w:left w:val="none" w:sz="0" w:space="0" w:color="auto"/>
        <w:bottom w:val="none" w:sz="0" w:space="0" w:color="auto"/>
        <w:right w:val="none" w:sz="0" w:space="0" w:color="auto"/>
      </w:divBdr>
    </w:div>
    <w:div w:id="1639647971">
      <w:bodyDiv w:val="1"/>
      <w:marLeft w:val="0"/>
      <w:marRight w:val="0"/>
      <w:marTop w:val="0"/>
      <w:marBottom w:val="0"/>
      <w:divBdr>
        <w:top w:val="none" w:sz="0" w:space="0" w:color="auto"/>
        <w:left w:val="none" w:sz="0" w:space="0" w:color="auto"/>
        <w:bottom w:val="none" w:sz="0" w:space="0" w:color="auto"/>
        <w:right w:val="none" w:sz="0" w:space="0" w:color="auto"/>
      </w:divBdr>
    </w:div>
    <w:div w:id="1658529732">
      <w:bodyDiv w:val="1"/>
      <w:marLeft w:val="0"/>
      <w:marRight w:val="0"/>
      <w:marTop w:val="0"/>
      <w:marBottom w:val="0"/>
      <w:divBdr>
        <w:top w:val="none" w:sz="0" w:space="0" w:color="auto"/>
        <w:left w:val="none" w:sz="0" w:space="0" w:color="auto"/>
        <w:bottom w:val="none" w:sz="0" w:space="0" w:color="auto"/>
        <w:right w:val="none" w:sz="0" w:space="0" w:color="auto"/>
      </w:divBdr>
    </w:div>
    <w:div w:id="1681347529">
      <w:bodyDiv w:val="1"/>
      <w:marLeft w:val="0"/>
      <w:marRight w:val="0"/>
      <w:marTop w:val="0"/>
      <w:marBottom w:val="0"/>
      <w:divBdr>
        <w:top w:val="none" w:sz="0" w:space="0" w:color="auto"/>
        <w:left w:val="none" w:sz="0" w:space="0" w:color="auto"/>
        <w:bottom w:val="none" w:sz="0" w:space="0" w:color="auto"/>
        <w:right w:val="none" w:sz="0" w:space="0" w:color="auto"/>
      </w:divBdr>
    </w:div>
    <w:div w:id="1693146153">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32119273">
      <w:bodyDiv w:val="1"/>
      <w:marLeft w:val="0"/>
      <w:marRight w:val="0"/>
      <w:marTop w:val="0"/>
      <w:marBottom w:val="0"/>
      <w:divBdr>
        <w:top w:val="none" w:sz="0" w:space="0" w:color="auto"/>
        <w:left w:val="none" w:sz="0" w:space="0" w:color="auto"/>
        <w:bottom w:val="none" w:sz="0" w:space="0" w:color="auto"/>
        <w:right w:val="none" w:sz="0" w:space="0" w:color="auto"/>
      </w:divBdr>
    </w:div>
    <w:div w:id="1738825343">
      <w:bodyDiv w:val="1"/>
      <w:marLeft w:val="0"/>
      <w:marRight w:val="0"/>
      <w:marTop w:val="0"/>
      <w:marBottom w:val="0"/>
      <w:divBdr>
        <w:top w:val="none" w:sz="0" w:space="0" w:color="auto"/>
        <w:left w:val="none" w:sz="0" w:space="0" w:color="auto"/>
        <w:bottom w:val="none" w:sz="0" w:space="0" w:color="auto"/>
        <w:right w:val="none" w:sz="0" w:space="0" w:color="auto"/>
      </w:divBdr>
    </w:div>
    <w:div w:id="1771898418">
      <w:bodyDiv w:val="1"/>
      <w:marLeft w:val="0"/>
      <w:marRight w:val="0"/>
      <w:marTop w:val="0"/>
      <w:marBottom w:val="0"/>
      <w:divBdr>
        <w:top w:val="none" w:sz="0" w:space="0" w:color="auto"/>
        <w:left w:val="none" w:sz="0" w:space="0" w:color="auto"/>
        <w:bottom w:val="none" w:sz="0" w:space="0" w:color="auto"/>
        <w:right w:val="none" w:sz="0" w:space="0" w:color="auto"/>
      </w:divBdr>
    </w:div>
    <w:div w:id="1776362798">
      <w:bodyDiv w:val="1"/>
      <w:marLeft w:val="0"/>
      <w:marRight w:val="0"/>
      <w:marTop w:val="0"/>
      <w:marBottom w:val="0"/>
      <w:divBdr>
        <w:top w:val="none" w:sz="0" w:space="0" w:color="auto"/>
        <w:left w:val="none" w:sz="0" w:space="0" w:color="auto"/>
        <w:bottom w:val="none" w:sz="0" w:space="0" w:color="auto"/>
        <w:right w:val="none" w:sz="0" w:space="0" w:color="auto"/>
      </w:divBdr>
    </w:div>
    <w:div w:id="1800221063">
      <w:bodyDiv w:val="1"/>
      <w:marLeft w:val="0"/>
      <w:marRight w:val="0"/>
      <w:marTop w:val="0"/>
      <w:marBottom w:val="0"/>
      <w:divBdr>
        <w:top w:val="none" w:sz="0" w:space="0" w:color="auto"/>
        <w:left w:val="none" w:sz="0" w:space="0" w:color="auto"/>
        <w:bottom w:val="none" w:sz="0" w:space="0" w:color="auto"/>
        <w:right w:val="none" w:sz="0" w:space="0" w:color="auto"/>
      </w:divBdr>
    </w:div>
    <w:div w:id="1804470073">
      <w:bodyDiv w:val="1"/>
      <w:marLeft w:val="0"/>
      <w:marRight w:val="0"/>
      <w:marTop w:val="0"/>
      <w:marBottom w:val="0"/>
      <w:divBdr>
        <w:top w:val="none" w:sz="0" w:space="0" w:color="auto"/>
        <w:left w:val="none" w:sz="0" w:space="0" w:color="auto"/>
        <w:bottom w:val="none" w:sz="0" w:space="0" w:color="auto"/>
        <w:right w:val="none" w:sz="0" w:space="0" w:color="auto"/>
      </w:divBdr>
    </w:div>
    <w:div w:id="1823080759">
      <w:bodyDiv w:val="1"/>
      <w:marLeft w:val="0"/>
      <w:marRight w:val="0"/>
      <w:marTop w:val="0"/>
      <w:marBottom w:val="0"/>
      <w:divBdr>
        <w:top w:val="none" w:sz="0" w:space="0" w:color="auto"/>
        <w:left w:val="none" w:sz="0" w:space="0" w:color="auto"/>
        <w:bottom w:val="none" w:sz="0" w:space="0" w:color="auto"/>
        <w:right w:val="none" w:sz="0" w:space="0" w:color="auto"/>
      </w:divBdr>
    </w:div>
    <w:div w:id="1848131063">
      <w:bodyDiv w:val="1"/>
      <w:marLeft w:val="0"/>
      <w:marRight w:val="0"/>
      <w:marTop w:val="0"/>
      <w:marBottom w:val="0"/>
      <w:divBdr>
        <w:top w:val="none" w:sz="0" w:space="0" w:color="auto"/>
        <w:left w:val="none" w:sz="0" w:space="0" w:color="auto"/>
        <w:bottom w:val="none" w:sz="0" w:space="0" w:color="auto"/>
        <w:right w:val="none" w:sz="0" w:space="0" w:color="auto"/>
      </w:divBdr>
    </w:div>
    <w:div w:id="1852210687">
      <w:bodyDiv w:val="1"/>
      <w:marLeft w:val="0"/>
      <w:marRight w:val="0"/>
      <w:marTop w:val="0"/>
      <w:marBottom w:val="0"/>
      <w:divBdr>
        <w:top w:val="none" w:sz="0" w:space="0" w:color="auto"/>
        <w:left w:val="none" w:sz="0" w:space="0" w:color="auto"/>
        <w:bottom w:val="none" w:sz="0" w:space="0" w:color="auto"/>
        <w:right w:val="none" w:sz="0" w:space="0" w:color="auto"/>
      </w:divBdr>
    </w:div>
    <w:div w:id="1901476581">
      <w:bodyDiv w:val="1"/>
      <w:marLeft w:val="0"/>
      <w:marRight w:val="0"/>
      <w:marTop w:val="0"/>
      <w:marBottom w:val="0"/>
      <w:divBdr>
        <w:top w:val="none" w:sz="0" w:space="0" w:color="auto"/>
        <w:left w:val="none" w:sz="0" w:space="0" w:color="auto"/>
        <w:bottom w:val="none" w:sz="0" w:space="0" w:color="auto"/>
        <w:right w:val="none" w:sz="0" w:space="0" w:color="auto"/>
      </w:divBdr>
    </w:div>
    <w:div w:id="1904945506">
      <w:bodyDiv w:val="1"/>
      <w:marLeft w:val="0"/>
      <w:marRight w:val="0"/>
      <w:marTop w:val="0"/>
      <w:marBottom w:val="0"/>
      <w:divBdr>
        <w:top w:val="none" w:sz="0" w:space="0" w:color="auto"/>
        <w:left w:val="none" w:sz="0" w:space="0" w:color="auto"/>
        <w:bottom w:val="none" w:sz="0" w:space="0" w:color="auto"/>
        <w:right w:val="none" w:sz="0" w:space="0" w:color="auto"/>
      </w:divBdr>
    </w:div>
    <w:div w:id="1909535820">
      <w:bodyDiv w:val="1"/>
      <w:marLeft w:val="0"/>
      <w:marRight w:val="0"/>
      <w:marTop w:val="0"/>
      <w:marBottom w:val="0"/>
      <w:divBdr>
        <w:top w:val="none" w:sz="0" w:space="0" w:color="auto"/>
        <w:left w:val="none" w:sz="0" w:space="0" w:color="auto"/>
        <w:bottom w:val="none" w:sz="0" w:space="0" w:color="auto"/>
        <w:right w:val="none" w:sz="0" w:space="0" w:color="auto"/>
      </w:divBdr>
    </w:div>
    <w:div w:id="1922059369">
      <w:bodyDiv w:val="1"/>
      <w:marLeft w:val="0"/>
      <w:marRight w:val="0"/>
      <w:marTop w:val="0"/>
      <w:marBottom w:val="0"/>
      <w:divBdr>
        <w:top w:val="none" w:sz="0" w:space="0" w:color="auto"/>
        <w:left w:val="none" w:sz="0" w:space="0" w:color="auto"/>
        <w:bottom w:val="none" w:sz="0" w:space="0" w:color="auto"/>
        <w:right w:val="none" w:sz="0" w:space="0" w:color="auto"/>
      </w:divBdr>
    </w:div>
    <w:div w:id="1952591169">
      <w:bodyDiv w:val="1"/>
      <w:marLeft w:val="0"/>
      <w:marRight w:val="0"/>
      <w:marTop w:val="0"/>
      <w:marBottom w:val="0"/>
      <w:divBdr>
        <w:top w:val="none" w:sz="0" w:space="0" w:color="auto"/>
        <w:left w:val="none" w:sz="0" w:space="0" w:color="auto"/>
        <w:bottom w:val="none" w:sz="0" w:space="0" w:color="auto"/>
        <w:right w:val="none" w:sz="0" w:space="0" w:color="auto"/>
      </w:divBdr>
    </w:div>
    <w:div w:id="1965425630">
      <w:bodyDiv w:val="1"/>
      <w:marLeft w:val="0"/>
      <w:marRight w:val="0"/>
      <w:marTop w:val="0"/>
      <w:marBottom w:val="0"/>
      <w:divBdr>
        <w:top w:val="none" w:sz="0" w:space="0" w:color="auto"/>
        <w:left w:val="none" w:sz="0" w:space="0" w:color="auto"/>
        <w:bottom w:val="none" w:sz="0" w:space="0" w:color="auto"/>
        <w:right w:val="none" w:sz="0" w:space="0" w:color="auto"/>
      </w:divBdr>
    </w:div>
    <w:div w:id="1978994375">
      <w:bodyDiv w:val="1"/>
      <w:marLeft w:val="0"/>
      <w:marRight w:val="0"/>
      <w:marTop w:val="0"/>
      <w:marBottom w:val="0"/>
      <w:divBdr>
        <w:top w:val="none" w:sz="0" w:space="0" w:color="auto"/>
        <w:left w:val="none" w:sz="0" w:space="0" w:color="auto"/>
        <w:bottom w:val="none" w:sz="0" w:space="0" w:color="auto"/>
        <w:right w:val="none" w:sz="0" w:space="0" w:color="auto"/>
      </w:divBdr>
    </w:div>
    <w:div w:id="2032415545">
      <w:bodyDiv w:val="1"/>
      <w:marLeft w:val="0"/>
      <w:marRight w:val="0"/>
      <w:marTop w:val="0"/>
      <w:marBottom w:val="0"/>
      <w:divBdr>
        <w:top w:val="none" w:sz="0" w:space="0" w:color="auto"/>
        <w:left w:val="none" w:sz="0" w:space="0" w:color="auto"/>
        <w:bottom w:val="none" w:sz="0" w:space="0" w:color="auto"/>
        <w:right w:val="none" w:sz="0" w:space="0" w:color="auto"/>
      </w:divBdr>
    </w:div>
    <w:div w:id="2034114835">
      <w:bodyDiv w:val="1"/>
      <w:marLeft w:val="0"/>
      <w:marRight w:val="0"/>
      <w:marTop w:val="0"/>
      <w:marBottom w:val="0"/>
      <w:divBdr>
        <w:top w:val="none" w:sz="0" w:space="0" w:color="auto"/>
        <w:left w:val="none" w:sz="0" w:space="0" w:color="auto"/>
        <w:bottom w:val="none" w:sz="0" w:space="0" w:color="auto"/>
        <w:right w:val="none" w:sz="0" w:space="0" w:color="auto"/>
      </w:divBdr>
    </w:div>
    <w:div w:id="2034768859">
      <w:bodyDiv w:val="1"/>
      <w:marLeft w:val="0"/>
      <w:marRight w:val="0"/>
      <w:marTop w:val="0"/>
      <w:marBottom w:val="0"/>
      <w:divBdr>
        <w:top w:val="none" w:sz="0" w:space="0" w:color="auto"/>
        <w:left w:val="none" w:sz="0" w:space="0" w:color="auto"/>
        <w:bottom w:val="none" w:sz="0" w:space="0" w:color="auto"/>
        <w:right w:val="none" w:sz="0" w:space="0" w:color="auto"/>
      </w:divBdr>
    </w:div>
    <w:div w:id="2057195692">
      <w:bodyDiv w:val="1"/>
      <w:marLeft w:val="0"/>
      <w:marRight w:val="0"/>
      <w:marTop w:val="0"/>
      <w:marBottom w:val="0"/>
      <w:divBdr>
        <w:top w:val="none" w:sz="0" w:space="0" w:color="auto"/>
        <w:left w:val="none" w:sz="0" w:space="0" w:color="auto"/>
        <w:bottom w:val="none" w:sz="0" w:space="0" w:color="auto"/>
        <w:right w:val="none" w:sz="0" w:space="0" w:color="auto"/>
      </w:divBdr>
    </w:div>
    <w:div w:id="2059085000">
      <w:bodyDiv w:val="1"/>
      <w:marLeft w:val="0"/>
      <w:marRight w:val="0"/>
      <w:marTop w:val="0"/>
      <w:marBottom w:val="0"/>
      <w:divBdr>
        <w:top w:val="none" w:sz="0" w:space="0" w:color="auto"/>
        <w:left w:val="none" w:sz="0" w:space="0" w:color="auto"/>
        <w:bottom w:val="none" w:sz="0" w:space="0" w:color="auto"/>
        <w:right w:val="none" w:sz="0" w:space="0" w:color="auto"/>
      </w:divBdr>
    </w:div>
    <w:div w:id="2073851224">
      <w:bodyDiv w:val="1"/>
      <w:marLeft w:val="0"/>
      <w:marRight w:val="0"/>
      <w:marTop w:val="0"/>
      <w:marBottom w:val="0"/>
      <w:divBdr>
        <w:top w:val="none" w:sz="0" w:space="0" w:color="auto"/>
        <w:left w:val="none" w:sz="0" w:space="0" w:color="auto"/>
        <w:bottom w:val="none" w:sz="0" w:space="0" w:color="auto"/>
        <w:right w:val="none" w:sz="0" w:space="0" w:color="auto"/>
      </w:divBdr>
    </w:div>
    <w:div w:id="2075155721">
      <w:bodyDiv w:val="1"/>
      <w:marLeft w:val="0"/>
      <w:marRight w:val="0"/>
      <w:marTop w:val="0"/>
      <w:marBottom w:val="0"/>
      <w:divBdr>
        <w:top w:val="none" w:sz="0" w:space="0" w:color="auto"/>
        <w:left w:val="none" w:sz="0" w:space="0" w:color="auto"/>
        <w:bottom w:val="none" w:sz="0" w:space="0" w:color="auto"/>
        <w:right w:val="none" w:sz="0" w:space="0" w:color="auto"/>
      </w:divBdr>
    </w:div>
    <w:div w:id="2111199503">
      <w:bodyDiv w:val="1"/>
      <w:marLeft w:val="0"/>
      <w:marRight w:val="0"/>
      <w:marTop w:val="0"/>
      <w:marBottom w:val="0"/>
      <w:divBdr>
        <w:top w:val="none" w:sz="0" w:space="0" w:color="auto"/>
        <w:left w:val="none" w:sz="0" w:space="0" w:color="auto"/>
        <w:bottom w:val="none" w:sz="0" w:space="0" w:color="auto"/>
        <w:right w:val="none" w:sz="0" w:space="0" w:color="auto"/>
      </w:divBdr>
    </w:div>
    <w:div w:id="2117208136">
      <w:bodyDiv w:val="1"/>
      <w:marLeft w:val="0"/>
      <w:marRight w:val="0"/>
      <w:marTop w:val="0"/>
      <w:marBottom w:val="0"/>
      <w:divBdr>
        <w:top w:val="none" w:sz="0" w:space="0" w:color="auto"/>
        <w:left w:val="none" w:sz="0" w:space="0" w:color="auto"/>
        <w:bottom w:val="none" w:sz="0" w:space="0" w:color="auto"/>
        <w:right w:val="none" w:sz="0" w:space="0" w:color="auto"/>
      </w:divBdr>
    </w:div>
    <w:div w:id="212986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5CC9A82F4CA4994369CB12279FC6B" ma:contentTypeVersion="2" ma:contentTypeDescription="Create a new document." ma:contentTypeScope="" ma:versionID="820c5c9798e8f6ec6345068bfcc4af9a">
  <xsd:schema xmlns:xsd="http://www.w3.org/2001/XMLSchema" xmlns:xs="http://www.w3.org/2001/XMLSchema" xmlns:p="http://schemas.microsoft.com/office/2006/metadata/properties" xmlns:ns3="3f8cb3f4-7d97-4920-8e5c-562edae67c05" targetNamespace="http://schemas.microsoft.com/office/2006/metadata/properties" ma:root="true" ma:fieldsID="1d460410a044dca5697aa40ea58e34fb" ns3:_="">
    <xsd:import namespace="3f8cb3f4-7d97-4920-8e5c-562edae67c05"/>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b3f4-7d97-4920-8e5c-562edae67c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89800-3203-4B77-8C9B-0287CAE70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cb3f4-7d97-4920-8e5c-562edae67c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E4EE6-AB0F-4256-99F7-2ADCF3B65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352DC0-E31C-4FD0-9CC4-791917B48808}">
  <ds:schemaRefs>
    <ds:schemaRef ds:uri="http://schemas.openxmlformats.org/officeDocument/2006/bibliography"/>
  </ds:schemaRefs>
</ds:datastoreItem>
</file>

<file path=customXml/itemProps4.xml><?xml version="1.0" encoding="utf-8"?>
<ds:datastoreItem xmlns:ds="http://schemas.openxmlformats.org/officeDocument/2006/customXml" ds:itemID="{10ADB202-0BF9-4541-9CB9-A3D6075C0A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2012 Agenda design 4</Template>
  <TotalTime>29</TotalTime>
  <Pages>2</Pages>
  <Words>394</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dc:description/>
  <cp:lastModifiedBy>Mike Balbini</cp:lastModifiedBy>
  <cp:revision>6</cp:revision>
  <cp:lastPrinted>2019-05-22T14:21:00Z</cp:lastPrinted>
  <dcterms:created xsi:type="dcterms:W3CDTF">2021-08-05T05:29:00Z</dcterms:created>
  <dcterms:modified xsi:type="dcterms:W3CDTF">2021-08-05T07:17:00Z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-1069553455</vt:i4>
  </property>
  <property fmtid="{D5CDD505-2E9C-101B-9397-08002B2CF9AE}" pid="3" name="ContentTypeId">
    <vt:lpwstr>0x01010097D5CC9A82F4CA4994369CB12279FC6B</vt:lpwstr>
  </property>
</Properties>
</file>